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50D8A" w14:textId="2A66D4BB" w:rsidR="00AA11D2" w:rsidRDefault="00713EC9" w:rsidP="003E4807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</w:t>
      </w:r>
    </w:p>
    <w:p w14:paraId="0F05A22F" w14:textId="3743E0D5" w:rsidR="00D57A2F" w:rsidRDefault="00713EC9" w:rsidP="00AA11D2">
      <w:pPr>
        <w:ind w:left="2880" w:firstLine="720"/>
        <w:rPr>
          <w:b/>
          <w:lang w:val="bg-BG"/>
        </w:rPr>
      </w:pPr>
      <w:r>
        <w:rPr>
          <w:b/>
          <w:sz w:val="32"/>
          <w:lang w:val="bg-BG"/>
        </w:rPr>
        <w:t xml:space="preserve">  </w:t>
      </w:r>
      <w:r w:rsidR="00D57A2F" w:rsidRPr="00B16FBD">
        <w:rPr>
          <w:b/>
          <w:lang w:val="bg-BG"/>
        </w:rPr>
        <w:t>З А П О В Е Д</w:t>
      </w:r>
    </w:p>
    <w:p w14:paraId="7C654439" w14:textId="13CF0F18" w:rsidR="00EF02EC" w:rsidRDefault="00EA6124" w:rsidP="00EF02EC">
      <w:pPr>
        <w:ind w:left="3600"/>
        <w:rPr>
          <w:lang w:val="bg-BG"/>
        </w:rPr>
      </w:pPr>
      <w:r>
        <w:rPr>
          <w:lang w:val="bg-BG"/>
        </w:rPr>
        <w:t xml:space="preserve"> №  ПО-09-3692-2</w:t>
      </w:r>
    </w:p>
    <w:p w14:paraId="53F744D4" w14:textId="651EC7D2" w:rsidR="00EF02EC" w:rsidRDefault="00EA6124" w:rsidP="00EF02EC">
      <w:pPr>
        <w:ind w:left="2880" w:firstLine="720"/>
        <w:rPr>
          <w:lang w:val="bg-BG"/>
        </w:rPr>
      </w:pPr>
      <w:r>
        <w:rPr>
          <w:lang w:val="bg-BG"/>
        </w:rPr>
        <w:t>София,  15.12.</w:t>
      </w:r>
      <w:r w:rsidR="00EF02EC">
        <w:rPr>
          <w:lang w:val="bg-BG"/>
        </w:rPr>
        <w:t xml:space="preserve">2021г.  </w:t>
      </w:r>
    </w:p>
    <w:p w14:paraId="43FC9FC5" w14:textId="77777777" w:rsidR="00E65D7E" w:rsidRPr="00B16FBD" w:rsidRDefault="00E65D7E" w:rsidP="00D57A2F">
      <w:pPr>
        <w:jc w:val="center"/>
        <w:rPr>
          <w:b/>
          <w:lang w:val="bg-BG"/>
        </w:rPr>
      </w:pPr>
    </w:p>
    <w:p w14:paraId="4D8A2746" w14:textId="77777777"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14:paraId="4811990C" w14:textId="77777777"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14:paraId="66293B6C" w14:textId="77777777" w:rsidR="004114B6" w:rsidRPr="00B16FBD" w:rsidRDefault="004114B6" w:rsidP="00D57A2F">
      <w:pPr>
        <w:jc w:val="center"/>
        <w:rPr>
          <w:b/>
          <w:lang w:val="bg-BG"/>
        </w:rPr>
      </w:pPr>
    </w:p>
    <w:p w14:paraId="56D984CF" w14:textId="7EBD1B61" w:rsidR="00D57A2F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B16FBD">
        <w:rPr>
          <w:lang w:val="bg-BG"/>
        </w:rPr>
        <w:t>с</w:t>
      </w:r>
      <w:r>
        <w:rPr>
          <w:lang w:val="bg-BG"/>
        </w:rPr>
        <w:t>.</w:t>
      </w:r>
      <w:r w:rsidR="009B6755">
        <w:rPr>
          <w:lang w:val="bg-BG"/>
        </w:rPr>
        <w:t>ВРАЧЕШ</w:t>
      </w:r>
      <w:proofErr w:type="spellEnd"/>
      <w:r>
        <w:rPr>
          <w:lang w:val="bg-BG"/>
        </w:rPr>
        <w:t xml:space="preserve">,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Ботевград</w:t>
      </w:r>
      <w:r w:rsidR="004114B6">
        <w:rPr>
          <w:lang w:val="bg-BG"/>
        </w:rPr>
        <w:t xml:space="preserve">, </w:t>
      </w:r>
      <w:r>
        <w:rPr>
          <w:lang w:val="bg-BG"/>
        </w:rPr>
        <w:t>Софи</w:t>
      </w:r>
      <w:r w:rsidR="00815403">
        <w:rPr>
          <w:lang w:val="bg-BG"/>
        </w:rPr>
        <w:t>йска</w:t>
      </w:r>
      <w:r w:rsidR="00340931" w:rsidRPr="00340931">
        <w:rPr>
          <w:lang w:val="bg-BG"/>
        </w:rPr>
        <w:t xml:space="preserve"> </w:t>
      </w:r>
      <w:r w:rsidR="00340931">
        <w:rPr>
          <w:lang w:val="bg-BG"/>
        </w:rPr>
        <w:t>о</w:t>
      </w:r>
      <w:r w:rsidR="00340931" w:rsidRPr="00B16FBD">
        <w:rPr>
          <w:lang w:val="bg-BG"/>
        </w:rPr>
        <w:t>бласт</w:t>
      </w:r>
      <w:r w:rsidRPr="00B16FBD">
        <w:rPr>
          <w:lang w:val="bg-BG"/>
        </w:rPr>
        <w:t>, сключено между лицата по чл. 37ж, ал. 1 от ЗСПЗЗ</w:t>
      </w:r>
      <w:r w:rsidR="002807DA">
        <w:rPr>
          <w:lang w:val="bg-BG"/>
        </w:rPr>
        <w:t xml:space="preserve"> за календарната 2022 година.</w:t>
      </w:r>
    </w:p>
    <w:p w14:paraId="71C8EC96" w14:textId="77777777"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D47A66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14:paraId="44292C34" w14:textId="16B38770" w:rsidR="009A5479" w:rsidRDefault="009A5479" w:rsidP="00D57A2F">
      <w:pPr>
        <w:jc w:val="both"/>
        <w:rPr>
          <w:lang w:val="bg-BG"/>
        </w:rPr>
      </w:pP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850"/>
        <w:gridCol w:w="992"/>
        <w:gridCol w:w="851"/>
        <w:gridCol w:w="992"/>
        <w:gridCol w:w="851"/>
        <w:gridCol w:w="1134"/>
      </w:tblGrid>
      <w:tr w:rsidR="00EF02EC" w:rsidRPr="00D942E9" w14:paraId="4170806E" w14:textId="77777777" w:rsidTr="00A209A6">
        <w:trPr>
          <w:cantSplit/>
          <w:trHeight w:val="227"/>
        </w:trPr>
        <w:tc>
          <w:tcPr>
            <w:tcW w:w="38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DC69" w14:textId="77777777" w:rsidR="00EF02EC" w:rsidRPr="00D942E9" w:rsidRDefault="00EF02EC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48B8B" w14:textId="77777777" w:rsidR="00EF02EC" w:rsidRPr="00A209A6" w:rsidRDefault="00EF02EC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A003A" w14:textId="77777777" w:rsidR="00EF02EC" w:rsidRPr="00A209A6" w:rsidRDefault="00EF02EC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9BC6" w14:textId="77777777" w:rsidR="00EF02EC" w:rsidRPr="00A209A6" w:rsidRDefault="00EF02EC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A209A6" w:rsidRPr="00D942E9" w14:paraId="34D7F63E" w14:textId="77777777" w:rsidTr="003364A4">
        <w:trPr>
          <w:cantSplit/>
          <w:trHeight w:val="227"/>
        </w:trPr>
        <w:tc>
          <w:tcPr>
            <w:tcW w:w="382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C10C" w14:textId="77777777" w:rsidR="00A209A6" w:rsidRPr="00D942E9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AEF8" w14:textId="77777777" w:rsidR="00A209A6" w:rsidRPr="00A209A6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A301E" w14:textId="77777777" w:rsidR="00A209A6" w:rsidRPr="00A209A6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C870" w14:textId="77777777" w:rsidR="00A209A6" w:rsidRPr="00A209A6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A4CD9" w14:textId="4FD5D296" w:rsidR="00A209A6" w:rsidRPr="00A209A6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30AB4" w14:textId="0C297BCD" w:rsidR="00A209A6" w:rsidRPr="00A209A6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8E8D" w14:textId="77777777" w:rsidR="00A209A6" w:rsidRPr="00A209A6" w:rsidRDefault="00A209A6" w:rsidP="00A209A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</w:tr>
      <w:tr w:rsidR="00EF02EC" w:rsidRPr="00D942E9" w14:paraId="14C22A7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82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1B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27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1F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50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8E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FD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73.69</w:t>
            </w:r>
          </w:p>
        </w:tc>
      </w:tr>
      <w:tr w:rsidR="00EF02EC" w:rsidRPr="00D942E9" w14:paraId="2A44FE8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AA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71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DD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46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F4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84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C8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31.88</w:t>
            </w:r>
          </w:p>
        </w:tc>
      </w:tr>
      <w:tr w:rsidR="00EF02EC" w:rsidRPr="00D942E9" w14:paraId="66A4BCA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44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89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03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54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8E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06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A9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</w:tr>
      <w:tr w:rsidR="00EF02EC" w:rsidRPr="00D942E9" w14:paraId="2F0D77F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A8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B2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A0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D9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6F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E8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60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</w:tr>
      <w:tr w:rsidR="00EF02EC" w:rsidRPr="00D942E9" w14:paraId="68992D4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31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45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6B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DF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4B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0A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D2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27.75</w:t>
            </w:r>
          </w:p>
        </w:tc>
      </w:tr>
      <w:tr w:rsidR="00EF02EC" w:rsidRPr="00D942E9" w14:paraId="6D3DFDD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74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25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07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B8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FC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D2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A3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</w:tr>
      <w:tr w:rsidR="00EF02EC" w:rsidRPr="00D942E9" w14:paraId="2D3AC34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28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32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2B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A9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79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BC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DB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</w:tr>
      <w:tr w:rsidR="00EF02EC" w:rsidRPr="00D942E9" w14:paraId="34CDD22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E6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E0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30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5E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16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EA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79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23.01</w:t>
            </w:r>
          </w:p>
        </w:tc>
      </w:tr>
      <w:tr w:rsidR="00EF02EC" w:rsidRPr="00D942E9" w14:paraId="251DE6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86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DB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E0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5E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B4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73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A1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</w:tr>
      <w:tr w:rsidR="00EF02EC" w:rsidRPr="00D942E9" w14:paraId="7C72EC9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B3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21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06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25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A5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79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84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EF02EC" w:rsidRPr="00D942E9" w14:paraId="56891A5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B1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C8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7D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52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FB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8D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DF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</w:tr>
      <w:tr w:rsidR="00EF02EC" w:rsidRPr="00D942E9" w14:paraId="700A9BD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D9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A4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A0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FC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26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B2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E0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</w:tr>
      <w:tr w:rsidR="00EF02EC" w:rsidRPr="00D942E9" w14:paraId="32C55A0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BB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40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A9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1C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58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2C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19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E35247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C1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0C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FF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4F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D0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A7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8E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14.08</w:t>
            </w:r>
          </w:p>
        </w:tc>
      </w:tr>
      <w:tr w:rsidR="00EF02EC" w:rsidRPr="00D942E9" w14:paraId="1BB1024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C3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A0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49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D1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5D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A4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C6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</w:tr>
      <w:tr w:rsidR="00EF02EC" w:rsidRPr="00D942E9" w14:paraId="2390A0B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C0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86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5F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C4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E7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2C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D8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EF02EC" w:rsidRPr="00D942E9" w14:paraId="456CF6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80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43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B2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05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E4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37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99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</w:tr>
      <w:tr w:rsidR="00EF02EC" w:rsidRPr="00D942E9" w14:paraId="4D7CD4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90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2B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85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5F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02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88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17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</w:tr>
      <w:tr w:rsidR="00EF02EC" w:rsidRPr="00D942E9" w14:paraId="231FE7C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53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CC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CD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29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80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B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BE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EF02EC" w:rsidRPr="00D942E9" w14:paraId="332BF3B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A8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4D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04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B2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9B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4D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FD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</w:tr>
      <w:tr w:rsidR="00EF02EC" w:rsidRPr="00D942E9" w14:paraId="0453DF7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31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33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EE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F5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42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56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0B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28.58</w:t>
            </w:r>
          </w:p>
        </w:tc>
      </w:tr>
      <w:tr w:rsidR="00EF02EC" w:rsidRPr="00D942E9" w14:paraId="423F45A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B6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A6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78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92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67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CD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8D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EF02EC" w:rsidRPr="00D942E9" w14:paraId="0E2D4D9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E4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AA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5E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2A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E2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3A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F3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EF02EC" w:rsidRPr="00D942E9" w14:paraId="522223D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3C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24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05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F9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62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19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32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</w:tr>
      <w:tr w:rsidR="00EF02EC" w:rsidRPr="00D942E9" w14:paraId="462F5A8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F0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D3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57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F4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5C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58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CB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E64910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5C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75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6F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BE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81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B5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79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</w:tr>
      <w:tr w:rsidR="00EF02EC" w:rsidRPr="00D942E9" w14:paraId="4B66695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D3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B9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BD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A3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D5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C68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53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</w:tr>
      <w:tr w:rsidR="00EF02EC" w:rsidRPr="00D942E9" w14:paraId="6DDCCE3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7F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7B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64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22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84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37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E0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</w:tr>
      <w:tr w:rsidR="00EF02EC" w:rsidRPr="00D942E9" w14:paraId="56830C7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84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98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72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7E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DB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13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AB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DE544D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CD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B3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54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91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64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45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D0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</w:tr>
      <w:tr w:rsidR="00EF02EC" w:rsidRPr="00D942E9" w14:paraId="30BC829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38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1B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08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69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71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BC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72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</w:tr>
      <w:tr w:rsidR="00EF02EC" w:rsidRPr="00D942E9" w14:paraId="41ACA1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52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11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9B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DE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8E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6A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13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8.69</w:t>
            </w:r>
          </w:p>
        </w:tc>
      </w:tr>
      <w:tr w:rsidR="00EF02EC" w:rsidRPr="00D942E9" w14:paraId="633D909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92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D8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2C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57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D3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2F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B9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40.61</w:t>
            </w:r>
          </w:p>
        </w:tc>
      </w:tr>
      <w:tr w:rsidR="00EF02EC" w:rsidRPr="00D942E9" w14:paraId="6662997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10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42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92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78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72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D1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33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28.58</w:t>
            </w:r>
          </w:p>
        </w:tc>
      </w:tr>
      <w:tr w:rsidR="00EF02EC" w:rsidRPr="00D942E9" w14:paraId="1D8213B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42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E6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65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14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37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0C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16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</w:tr>
      <w:tr w:rsidR="00EF02EC" w:rsidRPr="00D942E9" w14:paraId="2842130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03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42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7F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D2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EE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8A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9F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E7061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A4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67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39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63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B1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D7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31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6E4B0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2B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A8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F6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B6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F4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7F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C0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</w:tr>
      <w:tr w:rsidR="00EF02EC" w:rsidRPr="00D942E9" w14:paraId="140DE7C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26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82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1D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12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A1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15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29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</w:tr>
      <w:tr w:rsidR="00EF02EC" w:rsidRPr="00D942E9" w14:paraId="0BDC492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AD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F8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03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17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80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84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A0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</w:tr>
      <w:tr w:rsidR="00EF02EC" w:rsidRPr="00D942E9" w14:paraId="4164922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57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BB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83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B1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C8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36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7A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69040E1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29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ED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60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80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8F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94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66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</w:tr>
      <w:tr w:rsidR="00EF02EC" w:rsidRPr="00D942E9" w14:paraId="34092C6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10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9C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EB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DE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F1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26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D0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381A4A0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79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66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BD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5E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4D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8D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97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</w:tr>
      <w:tr w:rsidR="00EF02EC" w:rsidRPr="00D942E9" w14:paraId="7221DB1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40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7A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A2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A9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8B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57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30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</w:tr>
      <w:tr w:rsidR="00EF02EC" w:rsidRPr="00D942E9" w14:paraId="1FEFAE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87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CF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5D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41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58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31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23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</w:tr>
      <w:tr w:rsidR="00EF02EC" w:rsidRPr="00D942E9" w14:paraId="3CBEF64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49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9E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D9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34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BA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54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1F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</w:tr>
      <w:tr w:rsidR="00EF02EC" w:rsidRPr="00D942E9" w14:paraId="1586E4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EE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27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6B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B8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F5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DB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81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</w:tr>
      <w:tr w:rsidR="00EF02EC" w:rsidRPr="00D942E9" w14:paraId="601B5C7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3E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6A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F2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13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93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79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79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34.78</w:t>
            </w:r>
          </w:p>
        </w:tc>
      </w:tr>
      <w:tr w:rsidR="00EF02EC" w:rsidRPr="00D942E9" w14:paraId="6721AA5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97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7C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62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24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8C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20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4E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</w:tr>
      <w:tr w:rsidR="00EF02EC" w:rsidRPr="00D942E9" w14:paraId="41E249F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53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05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82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19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B8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2E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67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</w:tr>
      <w:tr w:rsidR="00EF02EC" w:rsidRPr="00D942E9" w14:paraId="3347635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19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10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4F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28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FD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39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C2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EF02EC" w:rsidRPr="00D942E9" w14:paraId="2C8E52A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71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6D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6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E4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3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CC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65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</w:tr>
      <w:tr w:rsidR="00EF02EC" w:rsidRPr="00D942E9" w14:paraId="2045C2F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BA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CD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0B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A5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8B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E8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76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</w:tr>
      <w:tr w:rsidR="00EF02EC" w:rsidRPr="00D942E9" w14:paraId="17B7B1F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BB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21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0E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4F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22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5E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03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EF02EC" w:rsidRPr="00D942E9" w14:paraId="64649E8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B0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E7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4C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65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66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1C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EB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</w:tr>
      <w:tr w:rsidR="00EF02EC" w:rsidRPr="00D942E9" w14:paraId="375FBE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26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79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85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09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49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D9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C8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EF02EC" w:rsidRPr="00D942E9" w14:paraId="62EF375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99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CC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2F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3E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26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54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DD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</w:tr>
      <w:tr w:rsidR="00EF02EC" w:rsidRPr="00D942E9" w14:paraId="6F122E4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94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CD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DE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7B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E8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DF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48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40.81</w:t>
            </w:r>
          </w:p>
        </w:tc>
      </w:tr>
      <w:tr w:rsidR="00EF02EC" w:rsidRPr="00D942E9" w14:paraId="752F8D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E3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69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A1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3F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24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D6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3B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</w:tr>
      <w:tr w:rsidR="00EF02EC" w:rsidRPr="00D942E9" w14:paraId="3B3038A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70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12A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D9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66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F3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F9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BF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</w:tr>
      <w:tr w:rsidR="00EF02EC" w:rsidRPr="00D942E9" w14:paraId="354A8EB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86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7D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24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4A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A3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AE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2E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29.02</w:t>
            </w:r>
          </w:p>
        </w:tc>
      </w:tr>
      <w:tr w:rsidR="00EF02EC" w:rsidRPr="00D942E9" w14:paraId="58F6460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60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03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7C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4E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AC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63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FC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71.36</w:t>
            </w:r>
          </w:p>
        </w:tc>
      </w:tr>
      <w:tr w:rsidR="00EF02EC" w:rsidRPr="00D942E9" w14:paraId="03A04D3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09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0C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FB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3C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18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75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2C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</w:tr>
      <w:tr w:rsidR="00EF02EC" w:rsidRPr="00D942E9" w14:paraId="2F4D25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50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93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0B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F1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C3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93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EB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29.96</w:t>
            </w:r>
          </w:p>
        </w:tc>
      </w:tr>
      <w:tr w:rsidR="00EF02EC" w:rsidRPr="00D942E9" w14:paraId="4C103D4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F7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4E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03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E6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C4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25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5B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</w:tr>
      <w:tr w:rsidR="00EF02EC" w:rsidRPr="00D942E9" w14:paraId="78F6E6C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F0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2D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FA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88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2E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25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95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</w:tr>
      <w:tr w:rsidR="00EF02EC" w:rsidRPr="00D942E9" w14:paraId="77DCB6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4D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14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BC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98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AA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C1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B1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73077D4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00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ED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5B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3B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C7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29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18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EF02EC" w:rsidRPr="00D942E9" w14:paraId="163D8A5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6A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02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96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08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08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53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18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</w:tr>
      <w:tr w:rsidR="00EF02EC" w:rsidRPr="00D942E9" w14:paraId="3DAEC42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CE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16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DC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53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2A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73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BF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</w:tr>
      <w:tr w:rsidR="00EF02EC" w:rsidRPr="00D942E9" w14:paraId="3CE5AD4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9D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F0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8B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B8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D1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BC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26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</w:tr>
      <w:tr w:rsidR="00EF02EC" w:rsidRPr="00D942E9" w14:paraId="2EE5A4E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89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78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4A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F2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24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96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F7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</w:tr>
      <w:tr w:rsidR="00EF02EC" w:rsidRPr="00D942E9" w14:paraId="025B34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7F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5A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24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A0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F4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68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3D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38.94</w:t>
            </w:r>
          </w:p>
        </w:tc>
      </w:tr>
      <w:tr w:rsidR="00EF02EC" w:rsidRPr="00D942E9" w14:paraId="391BE8D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4B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0A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27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C9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E2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9D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23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</w:tr>
      <w:tr w:rsidR="00EF02EC" w:rsidRPr="00D942E9" w14:paraId="118622A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8F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E8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F3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78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D8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4C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E6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</w:tr>
      <w:tr w:rsidR="00EF02EC" w:rsidRPr="00D942E9" w14:paraId="66ACA8F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0A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31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64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AF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52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5E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DC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</w:tr>
      <w:tr w:rsidR="00EF02EC" w:rsidRPr="00D942E9" w14:paraId="5D9D3B5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EF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D3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88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E1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28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29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27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</w:tr>
      <w:tr w:rsidR="00EF02EC" w:rsidRPr="00D942E9" w14:paraId="0A46C9A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59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8A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60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00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03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F8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EB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</w:tr>
      <w:tr w:rsidR="00EF02EC" w:rsidRPr="00D942E9" w14:paraId="190455A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7E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5B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62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CE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D4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4F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C6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</w:tr>
      <w:tr w:rsidR="00EF02EC" w:rsidRPr="00D942E9" w14:paraId="6C919A9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59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DC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D1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9A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EF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61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38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19.91</w:t>
            </w:r>
          </w:p>
        </w:tc>
      </w:tr>
      <w:tr w:rsidR="00EF02EC" w:rsidRPr="00D942E9" w14:paraId="19C6259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28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90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D4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C1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E3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41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F0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17.07</w:t>
            </w:r>
          </w:p>
        </w:tc>
      </w:tr>
      <w:tr w:rsidR="00EF02EC" w:rsidRPr="00D942E9" w14:paraId="1B34D8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86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08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21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B6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B4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D4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B8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29.02</w:t>
            </w:r>
          </w:p>
        </w:tc>
      </w:tr>
      <w:tr w:rsidR="00EF02EC" w:rsidRPr="00D942E9" w14:paraId="43657B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9B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9B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08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F4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DC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43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4D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</w:tr>
      <w:tr w:rsidR="00EF02EC" w:rsidRPr="00D942E9" w14:paraId="686A2BA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3B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70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85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70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2C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DE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8C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</w:tr>
      <w:tr w:rsidR="00EF02EC" w:rsidRPr="00D942E9" w14:paraId="24A892C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78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9C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84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E5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1B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1E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4C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8C9BC8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4D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43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B7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52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07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E8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28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</w:tr>
      <w:tr w:rsidR="00EF02EC" w:rsidRPr="00D942E9" w14:paraId="49DBF6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82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CF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A0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76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14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71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D4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</w:tr>
      <w:tr w:rsidR="00EF02EC" w:rsidRPr="00D942E9" w14:paraId="6F6DC6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88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29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77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83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AA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CF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DF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</w:tr>
      <w:tr w:rsidR="00EF02EC" w:rsidRPr="00D942E9" w14:paraId="6F35E5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91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BD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27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BF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7D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01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12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17.03</w:t>
            </w:r>
          </w:p>
        </w:tc>
      </w:tr>
      <w:tr w:rsidR="00EF02EC" w:rsidRPr="00D942E9" w14:paraId="6B4311E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DC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1B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A0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2A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62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1D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92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</w:tr>
      <w:tr w:rsidR="00EF02EC" w:rsidRPr="00D942E9" w14:paraId="2A81149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6F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91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B6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9D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AD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FC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9F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13.04</w:t>
            </w:r>
          </w:p>
        </w:tc>
      </w:tr>
      <w:tr w:rsidR="00EF02EC" w:rsidRPr="00D942E9" w14:paraId="23FF787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21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F3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78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6B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C0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A3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C3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</w:tr>
      <w:tr w:rsidR="00EF02EC" w:rsidRPr="00D942E9" w14:paraId="5F102B6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6B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50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AA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F1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4F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67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B4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</w:tr>
      <w:tr w:rsidR="00EF02EC" w:rsidRPr="00D942E9" w14:paraId="1A9D54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BE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A5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11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74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90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65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C0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</w:tr>
      <w:tr w:rsidR="00EF02EC" w:rsidRPr="00D942E9" w14:paraId="0B89994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A1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3D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1F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06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BA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DA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BB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</w:tr>
      <w:tr w:rsidR="00EF02EC" w:rsidRPr="00D942E9" w14:paraId="090744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23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7E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F0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02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10.760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5D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81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133.307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0D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1932.95</w:t>
            </w:r>
          </w:p>
        </w:tc>
      </w:tr>
      <w:tr w:rsidR="00EF02EC" w:rsidRPr="00D942E9" w14:paraId="1EC3D30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DB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DF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4F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B6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62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6D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FD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6E00BC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C6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11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4B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73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B5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A9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DC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EF02EC" w:rsidRPr="00D942E9" w14:paraId="5229A9F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BF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8C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43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7E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40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C1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2F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7F633F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20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00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FD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BD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D9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6D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A7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</w:tr>
      <w:tr w:rsidR="00EF02EC" w:rsidRPr="00D942E9" w14:paraId="353698B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AB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B2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2A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66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69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5B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B3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A07F4E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12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22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C9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33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20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08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8F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01D040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F6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AD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6D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BD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EA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B5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02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65.40</w:t>
            </w:r>
          </w:p>
        </w:tc>
      </w:tr>
      <w:tr w:rsidR="00EF02EC" w:rsidRPr="00D942E9" w14:paraId="01F17AF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58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1C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28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2F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B0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C4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32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0779A2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FB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05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1B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C9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B1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0F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78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</w:tr>
      <w:tr w:rsidR="00EF02EC" w:rsidRPr="00D942E9" w14:paraId="12FDB33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90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B3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52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1B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7B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9D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45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34.59</w:t>
            </w:r>
          </w:p>
        </w:tc>
      </w:tr>
      <w:tr w:rsidR="00EF02EC" w:rsidRPr="00D942E9" w14:paraId="3DB7BEA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EC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CD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CD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92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52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46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A2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</w:tr>
      <w:tr w:rsidR="00EF02EC" w:rsidRPr="00D942E9" w14:paraId="067EEE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89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FA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42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11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F8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CA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6C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EF02EC" w:rsidRPr="00D942E9" w14:paraId="34FDFBB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D6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80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0D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C8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20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80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F9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</w:tr>
      <w:tr w:rsidR="00EF02EC" w:rsidRPr="00D942E9" w14:paraId="4756001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D4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B2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0F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6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A2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5B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5.417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D0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78.55</w:t>
            </w:r>
          </w:p>
        </w:tc>
      </w:tr>
      <w:tr w:rsidR="00EF02EC" w:rsidRPr="00D942E9" w14:paraId="4188E7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6E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0A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2B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60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F3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65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50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</w:tr>
      <w:tr w:rsidR="00EF02EC" w:rsidRPr="00D942E9" w14:paraId="4B06E16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E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D0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E8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73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51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C2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24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4CF2EF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FB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95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DE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BE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65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83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E4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47716F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37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98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97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47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26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3D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F2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5A8E8BC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B9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29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A4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87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E9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54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61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EF02EC" w:rsidRPr="00D942E9" w14:paraId="67EE2F1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4A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52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E6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79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E7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AB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20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</w:tr>
      <w:tr w:rsidR="00EF02EC" w:rsidRPr="00D942E9" w14:paraId="55B05E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3D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AC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23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BD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C5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80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EF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</w:tr>
      <w:tr w:rsidR="00EF02EC" w:rsidRPr="00D942E9" w14:paraId="0B85937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10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14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91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98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D5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BF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21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EF02EC" w:rsidRPr="00D942E9" w14:paraId="1DC16A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76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5C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46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FE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C7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2F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096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</w:tr>
      <w:tr w:rsidR="00EF02EC" w:rsidRPr="00D942E9" w14:paraId="5BAE1B7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5D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B9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7F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41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90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58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63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</w:tr>
      <w:tr w:rsidR="00EF02EC" w:rsidRPr="00D942E9" w14:paraId="59F87B3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D3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4F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75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45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EA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5B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59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</w:tr>
      <w:tr w:rsidR="00EF02EC" w:rsidRPr="00D942E9" w14:paraId="2E0D591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B0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44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7A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96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73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72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35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EF02EC" w:rsidRPr="00D942E9" w14:paraId="526F6C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89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FB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C7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87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0E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AB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C5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</w:tr>
      <w:tr w:rsidR="00EF02EC" w:rsidRPr="00D942E9" w14:paraId="725BE4F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96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C3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D1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44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5E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7B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CA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</w:tr>
      <w:tr w:rsidR="00EF02EC" w:rsidRPr="00D942E9" w14:paraId="11F70D6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F6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22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BD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19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03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7D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3E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</w:tr>
      <w:tr w:rsidR="00EF02EC" w:rsidRPr="00D942E9" w14:paraId="19D4FA6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EB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F1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4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D3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EB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D9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4B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</w:tr>
      <w:tr w:rsidR="00EF02EC" w:rsidRPr="00D942E9" w14:paraId="12BAA87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9A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82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1E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A8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FE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01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55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</w:tr>
      <w:tr w:rsidR="00EF02EC" w:rsidRPr="00D942E9" w14:paraId="5D990D0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9A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82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F4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44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30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B6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5D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</w:tr>
      <w:tr w:rsidR="00EF02EC" w:rsidRPr="00D942E9" w14:paraId="3EDD33D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C0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50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54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78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95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59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8D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</w:tr>
      <w:tr w:rsidR="00EF02EC" w:rsidRPr="00D942E9" w14:paraId="68CCA4A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A4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1F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64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0C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C4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8F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FF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</w:tr>
      <w:tr w:rsidR="00EF02EC" w:rsidRPr="00D942E9" w14:paraId="2A3141D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F8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C4D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D4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17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13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CA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99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EF02EC" w:rsidRPr="00D942E9" w14:paraId="57ABB3E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2F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67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38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BE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FF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F2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AF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0F92F94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4B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42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33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9B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9.223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17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48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45.117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D3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654.20</w:t>
            </w:r>
          </w:p>
        </w:tc>
      </w:tr>
      <w:tr w:rsidR="00EF02EC" w:rsidRPr="00D942E9" w14:paraId="61D057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0A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13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63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54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97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5B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7B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33.96</w:t>
            </w:r>
          </w:p>
        </w:tc>
      </w:tr>
      <w:tr w:rsidR="00EF02EC" w:rsidRPr="00D942E9" w14:paraId="6898306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EC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DD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8F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1F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B2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F9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1B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C7741F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B0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59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2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62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1B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B4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0E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522EE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9F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4B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C3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13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DA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61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BF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</w:tr>
      <w:tr w:rsidR="00EF02EC" w:rsidRPr="00D942E9" w14:paraId="388CF48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1E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18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A4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31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E4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42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C6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958BC9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C1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5F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1C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A3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C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EC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17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DCAD40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6D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25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D0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CC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A1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3B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6F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</w:tr>
      <w:tr w:rsidR="00EF02EC" w:rsidRPr="00D942E9" w14:paraId="792E3B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80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5F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EC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C6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3B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F8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82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FF5E6F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9D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F0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1F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D1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63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21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B4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</w:tr>
      <w:tr w:rsidR="00EF02EC" w:rsidRPr="00D942E9" w14:paraId="184D2CE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F3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54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1A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B1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52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B0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B0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</w:tr>
      <w:tr w:rsidR="00EF02EC" w:rsidRPr="00D942E9" w14:paraId="3C915FE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0E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39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D7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CC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4A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60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4F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7E4475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37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F4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9D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19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E5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92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D1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F4790D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77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02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65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B2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8D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13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CF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2BB179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F3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F7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27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AE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E3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1D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A4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21.81</w:t>
            </w:r>
          </w:p>
        </w:tc>
      </w:tr>
      <w:tr w:rsidR="00EF02EC" w:rsidRPr="00D942E9" w14:paraId="2F32EB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95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13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4F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BF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7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9E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12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</w:tr>
      <w:tr w:rsidR="00EF02EC" w:rsidRPr="00D942E9" w14:paraId="0404E86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4F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5A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3D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3D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20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A8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B4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7FE4F6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C1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08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8E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D0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17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F4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C2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</w:tr>
      <w:tr w:rsidR="00EF02EC" w:rsidRPr="00D942E9" w14:paraId="5165BF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23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B8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73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84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E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11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B9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78DE2B9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DF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4F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0C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86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71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74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00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</w:tr>
      <w:tr w:rsidR="00EF02EC" w:rsidRPr="00D942E9" w14:paraId="64C937E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1D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0C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85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60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60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35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4C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</w:tr>
      <w:tr w:rsidR="00EF02EC" w:rsidRPr="00D942E9" w14:paraId="764C36F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A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91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4A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E9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36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236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C3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61665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8D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83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AE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AF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78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9E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A1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</w:tr>
      <w:tr w:rsidR="00EF02EC" w:rsidRPr="00D942E9" w14:paraId="0296B0A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AA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F3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1A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DA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5D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4C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FD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</w:tr>
      <w:tr w:rsidR="00EF02EC" w:rsidRPr="00D942E9" w14:paraId="406186C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4C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06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4E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26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FE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70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4B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867FE2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66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8C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7B7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05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4B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FF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2F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</w:tr>
      <w:tr w:rsidR="00EF02EC" w:rsidRPr="00D942E9" w14:paraId="4061535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42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2F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ED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D8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FE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07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EA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</w:tr>
      <w:tr w:rsidR="00EF02EC" w:rsidRPr="00D942E9" w14:paraId="45005A2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16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B4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45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FF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73.251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A0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A3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45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71184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51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B8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5B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92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8A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11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B6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</w:tr>
      <w:tr w:rsidR="00EF02EC" w:rsidRPr="00D942E9" w14:paraId="14750FB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E8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C5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47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B2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90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08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5F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</w:tr>
      <w:tr w:rsidR="00EF02EC" w:rsidRPr="00D942E9" w14:paraId="6EC6698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45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FF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DA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D4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46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B0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21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</w:tr>
      <w:tr w:rsidR="00EF02EC" w:rsidRPr="00D942E9" w14:paraId="6E69ADC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BD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42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3D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DA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6B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C4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E0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</w:tr>
      <w:tr w:rsidR="00EF02EC" w:rsidRPr="00D942E9" w14:paraId="17FBD2E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92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33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BD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40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28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5A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C8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</w:tr>
      <w:tr w:rsidR="00EF02EC" w:rsidRPr="00D942E9" w14:paraId="5CBD47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6BE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C7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E1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2B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B8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31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5D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271367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22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98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E3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12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72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F9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CD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</w:tr>
      <w:tr w:rsidR="00EF02EC" w:rsidRPr="00D942E9" w14:paraId="6615399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86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FF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FE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41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D8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38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BA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4D5FC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57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2B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88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76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A2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2D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63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</w:tr>
      <w:tr w:rsidR="00EF02EC" w:rsidRPr="00D942E9" w14:paraId="460DD8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39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85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A1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AC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BC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5D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5D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75.77</w:t>
            </w:r>
          </w:p>
        </w:tc>
      </w:tr>
      <w:tr w:rsidR="00EF02EC" w:rsidRPr="00D942E9" w14:paraId="621F26B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AE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2D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CC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6A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CE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B2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31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2F7F0B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09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D8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0B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78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BB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DF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DD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A6A9D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97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B9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7D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21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27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E8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43B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</w:tr>
      <w:tr w:rsidR="00EF02EC" w:rsidRPr="00D942E9" w14:paraId="0E38D93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4E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B9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E0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94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A8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BD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DE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</w:tr>
      <w:tr w:rsidR="00EF02EC" w:rsidRPr="00D942E9" w14:paraId="26689B8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86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D5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92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87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26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B7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36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</w:tr>
      <w:tr w:rsidR="00EF02EC" w:rsidRPr="00D942E9" w14:paraId="5D73770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E4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48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9F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5B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4D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2A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0C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EF02EC" w:rsidRPr="00D942E9" w14:paraId="20E4CAA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14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EE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93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0A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9E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D5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00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</w:tr>
      <w:tr w:rsidR="00EF02EC" w:rsidRPr="00D942E9" w14:paraId="075ECE7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2B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EE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58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99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CB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80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F7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01E271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FB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C2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8A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F1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F4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92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8C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9295C9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B7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01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57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F2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3A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4F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20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</w:tr>
      <w:tr w:rsidR="00EF02EC" w:rsidRPr="00D942E9" w14:paraId="5195BD1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CC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F9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52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26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D0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C6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79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</w:tr>
      <w:tr w:rsidR="00EF02EC" w:rsidRPr="00D942E9" w14:paraId="2821406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64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E9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BB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DF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8B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E1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68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86FB8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B3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32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AE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EB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EA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44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B6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972C67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94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9D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17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D9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F5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DD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40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</w:tr>
      <w:tr w:rsidR="00EF02EC" w:rsidRPr="00D942E9" w14:paraId="0C2016E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A6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9C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71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FA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40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76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D8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AF3330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F2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8D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86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69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66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55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29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110B0C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1B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27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F8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3A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A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A2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F1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49.82</w:t>
            </w:r>
          </w:p>
        </w:tc>
      </w:tr>
      <w:tr w:rsidR="00EF02EC" w:rsidRPr="00D942E9" w14:paraId="371BFFE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9C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4F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43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A3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AB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7C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21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AE3D68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45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C5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0F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91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F5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F4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8E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</w:tr>
      <w:tr w:rsidR="00EF02EC" w:rsidRPr="00D942E9" w14:paraId="75F44D7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79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BB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01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92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A4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AF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93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3EE59E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C5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C0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42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1B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29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6D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23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</w:tr>
      <w:tr w:rsidR="00EF02EC" w:rsidRPr="00D942E9" w14:paraId="59F2585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A6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87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0C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19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59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0C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76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EF02EC" w:rsidRPr="00D942E9" w14:paraId="6618DC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E6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1D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99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7D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A5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AF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1C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</w:tr>
      <w:tr w:rsidR="00EF02EC" w:rsidRPr="00D942E9" w14:paraId="5E210E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B7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E6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8A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CD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B5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93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A6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6E2EA5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A8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96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97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A5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96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0C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F8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</w:tr>
      <w:tr w:rsidR="00EF02EC" w:rsidRPr="00D942E9" w14:paraId="700A293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9C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F5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39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92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5B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25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DA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</w:tr>
      <w:tr w:rsidR="00EF02EC" w:rsidRPr="00D942E9" w14:paraId="27C104D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FC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5D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CF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B8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EF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3E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29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EB330E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D8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52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93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B3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EE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9C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8A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</w:tr>
      <w:tr w:rsidR="00EF02EC" w:rsidRPr="00D942E9" w14:paraId="7F87649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26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68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00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51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C3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D3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5B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9B8397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AE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CB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EB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48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99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89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58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643456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74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21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A1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51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AF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C2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49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69C7A7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BA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61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D6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62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54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9D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56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</w:tr>
      <w:tr w:rsidR="00EF02EC" w:rsidRPr="00D942E9" w14:paraId="5574085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AA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9D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41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6A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34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0A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DF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CE9C7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97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5F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5A0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C8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B0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4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3B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37BF2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7D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FC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EE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3F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7E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B5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71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E77833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CD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54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95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2E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EE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87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82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</w:tr>
      <w:tr w:rsidR="00EF02EC" w:rsidRPr="00D942E9" w14:paraId="220C718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9B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6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7A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A0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1B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8C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F2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4BC0B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44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37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41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C6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B8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4C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4D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</w:tr>
      <w:tr w:rsidR="00EF02EC" w:rsidRPr="00D942E9" w14:paraId="755524E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F2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52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90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D1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84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7D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B9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</w:tr>
      <w:tr w:rsidR="00EF02EC" w:rsidRPr="00D942E9" w14:paraId="36603B2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B4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57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C4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E9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3D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DF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3E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</w:tr>
      <w:tr w:rsidR="00EF02EC" w:rsidRPr="00D942E9" w14:paraId="213FCD7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C3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62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C5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39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2C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E7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F1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60A81C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27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A6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6D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AD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8B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A8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41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EF02EC" w:rsidRPr="00D942E9" w14:paraId="2D4E4B3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86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B4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C7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B0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1E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0D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B5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EF02EC" w:rsidRPr="00D942E9" w14:paraId="26BF90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E1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93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59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1F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DC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3A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90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88CE6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3E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A4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61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AE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C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53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B7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EF02EC" w:rsidRPr="00D942E9" w14:paraId="646680D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24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80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3C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45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1C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9B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8A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</w:tr>
      <w:tr w:rsidR="00EF02EC" w:rsidRPr="00D942E9" w14:paraId="56C5AF1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5D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5D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C7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F6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E0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05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CF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FC5546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E6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E7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59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09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A8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75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27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</w:tr>
      <w:tr w:rsidR="00EF02EC" w:rsidRPr="00D942E9" w14:paraId="4E2019C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A5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93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9F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12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65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31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A2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5A37B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86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0C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3D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E2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9E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9B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0B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</w:tr>
      <w:tr w:rsidR="00EF02EC" w:rsidRPr="00D942E9" w14:paraId="3A596E2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B1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C3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4E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61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DF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E2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A8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9AAC92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02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6A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06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D8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63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F0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8B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</w:tr>
      <w:tr w:rsidR="00EF02EC" w:rsidRPr="00D942E9" w14:paraId="1B1D9B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88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49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AD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71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83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FD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00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</w:tr>
      <w:tr w:rsidR="00EF02EC" w:rsidRPr="00D942E9" w14:paraId="6B88AE3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3C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9F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28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88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81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CD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B5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C38F13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B3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94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CC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AC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7A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B9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2C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8C72B3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85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1A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6C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82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2A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41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0F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D5F664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E6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3A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6F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83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0E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97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65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D69093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78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1D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C4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B7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D5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E6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34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</w:tr>
      <w:tr w:rsidR="00EF02EC" w:rsidRPr="00D942E9" w14:paraId="5BF639F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B1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1E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3E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B6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95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B8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66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</w:tr>
      <w:tr w:rsidR="00EF02EC" w:rsidRPr="00D942E9" w14:paraId="100CCF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96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35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ED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72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75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75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00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16.88</w:t>
            </w:r>
          </w:p>
        </w:tc>
      </w:tr>
      <w:tr w:rsidR="00EF02EC" w:rsidRPr="00D942E9" w14:paraId="7D405C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1E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13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3C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19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10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4C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16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</w:tr>
      <w:tr w:rsidR="00EF02EC" w:rsidRPr="00D942E9" w14:paraId="146128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0E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38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F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AA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32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01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C3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B552B3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39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85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E2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7D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12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30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1D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EF02EC" w:rsidRPr="00D942E9" w14:paraId="10061D3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36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65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93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12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38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54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4B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</w:tr>
      <w:tr w:rsidR="00EF02EC" w:rsidRPr="00D942E9" w14:paraId="3D88F0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BE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5C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B4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45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07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79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0A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AD1713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CE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09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07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55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E1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5D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37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</w:tr>
      <w:tr w:rsidR="00EF02EC" w:rsidRPr="00D942E9" w14:paraId="49D42E2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5D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75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95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D3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D0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C9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41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0994F6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BC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AE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39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52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5F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BE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85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57.99</w:t>
            </w:r>
          </w:p>
        </w:tc>
      </w:tr>
      <w:tr w:rsidR="00EF02EC" w:rsidRPr="00D942E9" w14:paraId="2EC5082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7C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84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11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C3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3E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3A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0B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8E6447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02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D5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93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53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C4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8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FA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CD1659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AE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59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54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16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EC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8D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B0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90D7E6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1E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6E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D6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8C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56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4D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C1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</w:tr>
      <w:tr w:rsidR="00EF02EC" w:rsidRPr="00D942E9" w14:paraId="11FE860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1D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EA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F9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38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71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78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BC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</w:tr>
      <w:tr w:rsidR="00EF02EC" w:rsidRPr="00D942E9" w14:paraId="46F405C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15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17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C3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66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C8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9E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DA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</w:tr>
      <w:tr w:rsidR="00EF02EC" w:rsidRPr="00D942E9" w14:paraId="764B120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7B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0F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FE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83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20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B7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CD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</w:tr>
      <w:tr w:rsidR="00EF02EC" w:rsidRPr="00D942E9" w14:paraId="5D1DD99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9B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8D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21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B6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5F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81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C9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</w:tr>
      <w:tr w:rsidR="00EF02EC" w:rsidRPr="00D942E9" w14:paraId="1D6BE0E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88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4E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8E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34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BA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21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E6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46A120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29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91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1C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10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B7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5A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A3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78244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7A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A5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BA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18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17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B4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4A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</w:tr>
      <w:tr w:rsidR="00EF02EC" w:rsidRPr="00D942E9" w14:paraId="62385D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DC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C7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BF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F7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4D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B6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20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0BDEF6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2A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A6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01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95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7F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3A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6E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6A7C1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23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EF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F4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47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57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1C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29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19770E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71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07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A8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93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48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F4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69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A3A25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59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99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0F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C9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B0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58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88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37C51EA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C3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ADA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20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08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CD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70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6E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62D9FC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69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21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75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65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4F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E7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5B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C22803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28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5C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7B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DD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DE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C8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52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56BE8C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8E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5B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3D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C4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34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4E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66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125513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E7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84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F2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BC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12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33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24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11A74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02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85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0F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66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05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DC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E2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D17B2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6D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7E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55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0C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1A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A0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20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</w:tr>
      <w:tr w:rsidR="00EF02EC" w:rsidRPr="00D942E9" w14:paraId="6521D25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27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0A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3E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C7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CB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A8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F1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</w:tr>
      <w:tr w:rsidR="00EF02EC" w:rsidRPr="00D942E9" w14:paraId="744EB9A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BB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C5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30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19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79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EC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AC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</w:tr>
      <w:tr w:rsidR="00EF02EC" w:rsidRPr="00D942E9" w14:paraId="2F1D8EB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57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95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80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46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A0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AD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9B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4B7CAA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EE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E2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8A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F4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90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90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C1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EF02EC" w:rsidRPr="00D942E9" w14:paraId="2C71C4B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F9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44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B1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93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2E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F6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90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7B3C0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A0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06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35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10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7F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F8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82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413E4B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B6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91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6E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FF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CE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5F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63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B4453C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EA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00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5D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D1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26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B2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B4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CB6E9A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25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A8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D0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0F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71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EB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C0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9B1856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5B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0C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1B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7A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259.223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E8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89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101.319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CB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1469.13</w:t>
            </w:r>
          </w:p>
        </w:tc>
      </w:tr>
      <w:tr w:rsidR="00EF02EC" w:rsidRPr="00D942E9" w14:paraId="3438039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2F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1F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34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4E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7D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97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5D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</w:tr>
      <w:tr w:rsidR="00EF02EC" w:rsidRPr="00D942E9" w14:paraId="6AB7888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CA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A2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54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B9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93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24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88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62D0E7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ED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F9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8F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6C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7C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9D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C2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18A669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CA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F2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43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57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A2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E9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40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</w:tr>
      <w:tr w:rsidR="00EF02EC" w:rsidRPr="00D942E9" w14:paraId="3856DB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3A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2D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A0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42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8A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D9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E0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4AE63BA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94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3F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7A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E3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89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88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A8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50.79</w:t>
            </w:r>
          </w:p>
        </w:tc>
      </w:tr>
      <w:tr w:rsidR="00EF02EC" w:rsidRPr="00D942E9" w14:paraId="2F027D3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28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28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15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74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D2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02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43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</w:tr>
      <w:tr w:rsidR="00EF02EC" w:rsidRPr="00D942E9" w14:paraId="3758957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8A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36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B6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CA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D2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AF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DC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793D7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D1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D1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A7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FF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90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81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7C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</w:tr>
      <w:tr w:rsidR="00EF02EC" w:rsidRPr="00D942E9" w14:paraId="08B65E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67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4A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2B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B3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22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C2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CC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DB2274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94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B8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6B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6F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D0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D5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06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F45D3A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5A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87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7A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12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55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47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88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</w:tr>
      <w:tr w:rsidR="00EF02EC" w:rsidRPr="00D942E9" w14:paraId="4D1CE47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90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A2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42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17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C9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D4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AB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7E61B30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B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96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25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48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3C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76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16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192.12</w:t>
            </w:r>
          </w:p>
        </w:tc>
      </w:tr>
      <w:tr w:rsidR="00EF02EC" w:rsidRPr="00D942E9" w14:paraId="2B3180E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E4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E9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01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21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F1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BC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88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EF02EC" w:rsidRPr="00D942E9" w14:paraId="6B0EEC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95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8F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98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CD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B2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AE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1F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4463EA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06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94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FB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7F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3E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AC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28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27.77</w:t>
            </w:r>
          </w:p>
        </w:tc>
      </w:tr>
      <w:tr w:rsidR="00EF02EC" w:rsidRPr="00D942E9" w14:paraId="090571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72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26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9B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3C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BF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67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83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15.81</w:t>
            </w:r>
          </w:p>
        </w:tc>
      </w:tr>
      <w:tr w:rsidR="00EF02EC" w:rsidRPr="00D942E9" w14:paraId="0FBEF0D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2A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B6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8E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DF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2C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C9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48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EF02EC" w:rsidRPr="00D942E9" w14:paraId="7885DDE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C9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23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CC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3E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85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29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5F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A2F11F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43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BC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92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85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BB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36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FB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</w:tr>
      <w:tr w:rsidR="00EF02EC" w:rsidRPr="00D942E9" w14:paraId="14DCD36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F7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6E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40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F9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87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D7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FA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</w:tr>
      <w:tr w:rsidR="00EF02EC" w:rsidRPr="00D942E9" w14:paraId="30C204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07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9E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13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EA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0F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1C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63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</w:tr>
      <w:tr w:rsidR="00EF02EC" w:rsidRPr="00D942E9" w14:paraId="48E9CFA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14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38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4F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F1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AE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BA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E1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FF9FFD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0D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04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13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10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B3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50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72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BB3D9D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22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D6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A0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57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AF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3E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E5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</w:tr>
      <w:tr w:rsidR="00EF02EC" w:rsidRPr="00D942E9" w14:paraId="568A88F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F0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CB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1C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D3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93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B4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69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38BF2A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86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FA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14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9A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06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64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C8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EFD8D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0A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DA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B9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87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5C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02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A2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3F59DD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0D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41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78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CF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1B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17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5A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FEDEF7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CF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F0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56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B5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14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F0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EC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DE3E01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5E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E1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F2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FB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6B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1D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3A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ED8DE8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11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1C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E6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3A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6C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70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49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</w:tr>
      <w:tr w:rsidR="00EF02EC" w:rsidRPr="00D942E9" w14:paraId="3D2BAA4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FB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7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C1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11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34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88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BC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EF02EC" w:rsidRPr="00D942E9" w14:paraId="35F58D1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6C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6E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D0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22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29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14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BA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</w:tr>
      <w:tr w:rsidR="00EF02EC" w:rsidRPr="00D942E9" w14:paraId="2AC65DA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73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00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F1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14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93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BC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04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70E889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2C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F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22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9E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9D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C4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C4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</w:tr>
      <w:tr w:rsidR="00EF02EC" w:rsidRPr="00D942E9" w14:paraId="231B29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43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0B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7F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19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F8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6D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E2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</w:tr>
      <w:tr w:rsidR="00EF02EC" w:rsidRPr="00D942E9" w14:paraId="2C57B8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1C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AD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D1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CC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95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42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9C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</w:tr>
      <w:tr w:rsidR="00EF02EC" w:rsidRPr="00D942E9" w14:paraId="1915D6D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11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5D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E8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C9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AA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053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3B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</w:tr>
      <w:tr w:rsidR="00EF02EC" w:rsidRPr="00D942E9" w14:paraId="2C21A2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56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19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0C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D3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C0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77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AC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</w:tr>
      <w:tr w:rsidR="00EF02EC" w:rsidRPr="00D942E9" w14:paraId="232A3EF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3E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B5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FC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A0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B5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4A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DF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</w:tr>
      <w:tr w:rsidR="00EF02EC" w:rsidRPr="00D942E9" w14:paraId="6C15ADC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E2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6D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248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85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AE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65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A7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BBBCA5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AE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6D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3B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2A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3B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06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B1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</w:tr>
      <w:tr w:rsidR="00EF02EC" w:rsidRPr="00D942E9" w14:paraId="0694685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73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A8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0A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A3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1A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F5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CF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591058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92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D7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64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26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82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AB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02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</w:tr>
      <w:tr w:rsidR="00EF02EC" w:rsidRPr="00D942E9" w14:paraId="297DCFB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B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D4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70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37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AE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0C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87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1FEF85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9A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5D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CD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99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63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D6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55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D8762B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B5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74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48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94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5A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94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3C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26.06</w:t>
            </w:r>
          </w:p>
        </w:tc>
      </w:tr>
      <w:tr w:rsidR="00EF02EC" w:rsidRPr="00D942E9" w14:paraId="757D23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2A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60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0A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00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65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B7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BB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622894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1F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DA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40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2F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A3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FA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A4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B48ABE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3F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DD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8E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06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4E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66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84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</w:tr>
      <w:tr w:rsidR="00EF02EC" w:rsidRPr="00D942E9" w14:paraId="6CDDF7E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84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3A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E5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17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87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1D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DB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</w:tr>
      <w:tr w:rsidR="00EF02EC" w:rsidRPr="00D942E9" w14:paraId="7E6A66A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51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F3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2C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76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B1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5B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F6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BA2E2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54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D8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D8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67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FC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57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18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6BDF62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B0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A3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D3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93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2C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65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7B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714D47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F9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3A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8D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E4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D4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ED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DA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</w:tr>
      <w:tr w:rsidR="00EF02EC" w:rsidRPr="00D942E9" w14:paraId="502CDEE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01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7E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77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203.105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09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88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80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16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C7E71E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1B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71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E7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59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BC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9C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8B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10.69</w:t>
            </w:r>
          </w:p>
        </w:tc>
      </w:tr>
      <w:tr w:rsidR="00EF02EC" w:rsidRPr="00D942E9" w14:paraId="3D1B88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7D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85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FB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92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26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71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B5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B5081B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59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49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F1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32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A2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45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4F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1F1B45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B5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2F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80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43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04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09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79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5989F3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51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A7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6F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09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03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6B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88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43805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FA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E4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05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58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AC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3A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D2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12639D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06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D9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B9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C7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B8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01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BC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</w:tr>
      <w:tr w:rsidR="00EF02EC" w:rsidRPr="00D942E9" w14:paraId="19A076F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CC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BF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D5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49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F9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7B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D7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B3F20A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B6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C4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EB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C3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FC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67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09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FB61AB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4C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A7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E1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BF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74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D2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4B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AB3C47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07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51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44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32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6D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F6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20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5DD359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93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CA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4D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19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5D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2F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41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52C45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E6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09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3F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E2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FD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23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2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1A7678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0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09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F0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84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A1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73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34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24251B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E3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25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6D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D9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99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93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6B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6CB36D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57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01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C4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B3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48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C4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ED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</w:tr>
      <w:tr w:rsidR="00EF02EC" w:rsidRPr="00D942E9" w14:paraId="79A654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54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6B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C5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49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FC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CD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EA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39E3C4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F0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69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5A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D1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C3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3E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91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AD7553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1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5C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99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17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09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5B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FF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2E0131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46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E2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A1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4E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88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D6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DE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6CEFB7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E1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49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D8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94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4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49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50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AD517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2C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09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41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DA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98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A7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45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FC4801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6D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98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E8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2A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81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B5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CE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A34BCB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55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B9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EF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C6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2B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AF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A4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</w:tr>
      <w:tr w:rsidR="00EF02EC" w:rsidRPr="00D942E9" w14:paraId="6976B45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F6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F2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50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8B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F8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DB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70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EF02EC" w:rsidRPr="00D942E9" w14:paraId="0BACBE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4D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E2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44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4B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9C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E6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9E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</w:tr>
      <w:tr w:rsidR="00EF02EC" w:rsidRPr="00D942E9" w14:paraId="3C56D2E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23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8E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8D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BC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DF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DA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63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CBBBB2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EA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F4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99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0E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BD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3D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D9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B13065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C6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13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EF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A2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9C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D6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EF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31.74</w:t>
            </w:r>
          </w:p>
        </w:tc>
      </w:tr>
      <w:tr w:rsidR="00EF02EC" w:rsidRPr="00D942E9" w14:paraId="3058160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FA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75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08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EF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78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8B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1D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</w:tr>
      <w:tr w:rsidR="00EF02EC" w:rsidRPr="00D942E9" w14:paraId="72D395D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0E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C5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2F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00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35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06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3D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</w:tr>
      <w:tr w:rsidR="00EF02EC" w:rsidRPr="00D942E9" w14:paraId="46CF7B2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3E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CB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13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AD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4A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08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7F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</w:tr>
      <w:tr w:rsidR="00EF02EC" w:rsidRPr="00D942E9" w14:paraId="0185B3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7E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63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B4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0A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E6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DB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2D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</w:tr>
      <w:tr w:rsidR="00EF02EC" w:rsidRPr="00D942E9" w14:paraId="133D31B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2A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76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D5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6D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E1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D7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59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B008E9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E2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BD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7A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0B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2D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02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DF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462C77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6A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0D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63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CC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0F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AA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32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</w:tr>
      <w:tr w:rsidR="00EF02EC" w:rsidRPr="00D942E9" w14:paraId="039C02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0F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30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4F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68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DF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5E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90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F5E4E4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E8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C0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8F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88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DA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2E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D2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F952B3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3A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2D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D0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88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A8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E5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ED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</w:tr>
      <w:tr w:rsidR="00EF02EC" w:rsidRPr="00D942E9" w14:paraId="39D8C18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C8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D0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3F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20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61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52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35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</w:tr>
      <w:tr w:rsidR="00EF02EC" w:rsidRPr="00D942E9" w14:paraId="1664F7E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36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15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F8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40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98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9D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48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EF02EC" w:rsidRPr="00D942E9" w14:paraId="32734C4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46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06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9C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59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8B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D8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75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BACBF6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4D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54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83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18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95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83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93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F21212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C1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2C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3D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13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F1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C8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50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</w:tr>
      <w:tr w:rsidR="00EF02EC" w:rsidRPr="00D942E9" w14:paraId="12EBE02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8A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D71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ED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12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13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DB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73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</w:tr>
      <w:tr w:rsidR="00EF02EC" w:rsidRPr="00D942E9" w14:paraId="283BA99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FE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E9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DC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81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04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3E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5A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</w:tr>
      <w:tr w:rsidR="00EF02EC" w:rsidRPr="00D942E9" w14:paraId="5A40A2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56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CD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E3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47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85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46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26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70EDFB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F6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CA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27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2F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DB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1A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37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30F868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22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C3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FB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2C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34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1C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80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EF02EC" w:rsidRPr="00D942E9" w14:paraId="4DFE4D7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57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C3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31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C6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BB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41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92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D2014E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4C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6F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CC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D2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97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BF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45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551EC5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DC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A0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00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24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33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F6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22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C79BB5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74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39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EF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AA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53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9F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F2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409A6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A9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18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DC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68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1E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E4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6A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77F599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5F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F4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3D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234.33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D7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9B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8D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EA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75F370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63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F2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8D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CA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2F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9D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75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</w:tr>
      <w:tr w:rsidR="00EF02EC" w:rsidRPr="00D942E9" w14:paraId="7DFA22F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A6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43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D0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84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B2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76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72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</w:tr>
      <w:tr w:rsidR="00EF02EC" w:rsidRPr="00D942E9" w14:paraId="4118B5F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C2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38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17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3C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2E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79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77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</w:tr>
      <w:tr w:rsidR="00EF02EC" w:rsidRPr="00D942E9" w14:paraId="285A42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3D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20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87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4C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17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CA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F3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</w:tr>
      <w:tr w:rsidR="00EF02EC" w:rsidRPr="00D942E9" w14:paraId="4790EB4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FB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7D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B9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63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52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47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4F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</w:tr>
      <w:tr w:rsidR="00EF02EC" w:rsidRPr="00D942E9" w14:paraId="7D8843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78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ГЕЧО ПЕТКОВ ЗАХАРИЕВ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11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86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9B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21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3B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25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799AD89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BF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04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68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B2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207.492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DA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C9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88.771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BC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1287.17</w:t>
            </w:r>
          </w:p>
        </w:tc>
      </w:tr>
      <w:tr w:rsidR="00EF02EC" w:rsidRPr="00D942E9" w14:paraId="17D2743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FF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91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5D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F6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C2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AC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139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55.07</w:t>
            </w:r>
          </w:p>
        </w:tc>
      </w:tr>
      <w:tr w:rsidR="00EF02EC" w:rsidRPr="00D942E9" w14:paraId="478424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45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81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6B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6D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CB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5E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9C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</w:tr>
      <w:tr w:rsidR="00EF02EC" w:rsidRPr="00D942E9" w14:paraId="154E7C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43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52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49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D0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28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80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45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</w:tr>
      <w:tr w:rsidR="00EF02EC" w:rsidRPr="00D942E9" w14:paraId="7F4F47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50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F06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C3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92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B1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AA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04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EF02EC" w:rsidRPr="00D942E9" w14:paraId="343BA39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56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02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3E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6D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1B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F0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20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</w:tr>
      <w:tr w:rsidR="00EF02EC" w:rsidRPr="00D942E9" w14:paraId="2FFD4F4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9E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51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77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D6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C2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33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03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38F1B2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0B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23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20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94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E0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48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32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47.54</w:t>
            </w:r>
          </w:p>
        </w:tc>
      </w:tr>
      <w:tr w:rsidR="00EF02EC" w:rsidRPr="00D942E9" w14:paraId="396D207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28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54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66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00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14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9C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BE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</w:tr>
      <w:tr w:rsidR="00EF02EC" w:rsidRPr="00D942E9" w14:paraId="78C9C7F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A8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BD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8F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F8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12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A6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58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</w:tr>
      <w:tr w:rsidR="00EF02EC" w:rsidRPr="00D942E9" w14:paraId="41EE1B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EA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A5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3B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39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AD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88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39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</w:tr>
      <w:tr w:rsidR="00EF02EC" w:rsidRPr="00D942E9" w14:paraId="0299555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A8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0A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A5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4E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B2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58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8C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94688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48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77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37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5E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84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2E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BB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</w:tr>
      <w:tr w:rsidR="00EF02EC" w:rsidRPr="00D942E9" w14:paraId="0898BC2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28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45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82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7B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1D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37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2B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107.97</w:t>
            </w:r>
          </w:p>
        </w:tc>
      </w:tr>
      <w:tr w:rsidR="00EF02EC" w:rsidRPr="00D942E9" w14:paraId="1C2281A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4A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B9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A2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0C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4A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29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04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85.43</w:t>
            </w:r>
          </w:p>
        </w:tc>
      </w:tr>
      <w:tr w:rsidR="00EF02EC" w:rsidRPr="00D942E9" w14:paraId="1F31F4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B0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86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5E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C7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1D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9C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7F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68.84</w:t>
            </w:r>
          </w:p>
        </w:tc>
      </w:tr>
      <w:tr w:rsidR="00EF02EC" w:rsidRPr="00D942E9" w14:paraId="038332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04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8F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BB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8D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33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7E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8E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44.93</w:t>
            </w:r>
          </w:p>
        </w:tc>
      </w:tr>
      <w:tr w:rsidR="00EF02EC" w:rsidRPr="00D942E9" w14:paraId="4B0737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9E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1E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FB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D3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F9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90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EA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41.76</w:t>
            </w:r>
          </w:p>
        </w:tc>
      </w:tr>
      <w:tr w:rsidR="00EF02EC" w:rsidRPr="00D942E9" w14:paraId="5F41176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F1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3C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76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65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FC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43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B4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</w:tr>
      <w:tr w:rsidR="00EF02EC" w:rsidRPr="00D942E9" w14:paraId="72008A5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B6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2A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84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31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DF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43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A4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30.07</w:t>
            </w:r>
          </w:p>
        </w:tc>
      </w:tr>
      <w:tr w:rsidR="00EF02EC" w:rsidRPr="00D942E9" w14:paraId="2D2DE32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72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95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AD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A9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8A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B9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C1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29.96</w:t>
            </w:r>
          </w:p>
        </w:tc>
      </w:tr>
      <w:tr w:rsidR="00EF02EC" w:rsidRPr="00D942E9" w14:paraId="0BB8358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F6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A1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EE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C3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58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73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50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25.02</w:t>
            </w:r>
          </w:p>
        </w:tc>
      </w:tr>
      <w:tr w:rsidR="00EF02EC" w:rsidRPr="00D942E9" w14:paraId="687534B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DF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23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44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AD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F3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47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06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39.73</w:t>
            </w:r>
          </w:p>
        </w:tc>
      </w:tr>
      <w:tr w:rsidR="00EF02EC" w:rsidRPr="00D942E9" w14:paraId="69EE49C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2A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23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F3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54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BF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39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D9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</w:tr>
      <w:tr w:rsidR="00EF02EC" w:rsidRPr="00D942E9" w14:paraId="28F2E6F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89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7E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BB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A0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F2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CC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12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</w:tr>
      <w:tr w:rsidR="00EF02EC" w:rsidRPr="00D942E9" w14:paraId="12AED8A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8D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BE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AC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A4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C1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5E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7D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</w:tr>
      <w:tr w:rsidR="00EF02EC" w:rsidRPr="00D942E9" w14:paraId="159AF6C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BA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9C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66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0E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E8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2B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F6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</w:tr>
      <w:tr w:rsidR="00EF02EC" w:rsidRPr="00D942E9" w14:paraId="0147E55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1F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A1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1A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82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2E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5F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70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EF02EC" w:rsidRPr="00D942E9" w14:paraId="2EA385C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30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95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77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E4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C1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31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48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EF02EC" w:rsidRPr="00D942E9" w14:paraId="4D8BBDF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9D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B8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1E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19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1E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37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1A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</w:tr>
      <w:tr w:rsidR="00EF02EC" w:rsidRPr="00D942E9" w14:paraId="617913C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6E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64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3E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26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07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14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CB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49.71</w:t>
            </w:r>
          </w:p>
        </w:tc>
      </w:tr>
      <w:tr w:rsidR="00EF02EC" w:rsidRPr="00D942E9" w14:paraId="26FC4B6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DD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CA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B1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9F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26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18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0F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45.82</w:t>
            </w:r>
          </w:p>
        </w:tc>
      </w:tr>
      <w:tr w:rsidR="00EF02EC" w:rsidRPr="00D942E9" w14:paraId="52DD7B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62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53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E9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1E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9A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F1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26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EF02EC" w:rsidRPr="00D942E9" w14:paraId="47FDC9D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B4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6B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8F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2D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95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9A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E0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</w:tr>
      <w:tr w:rsidR="00EF02EC" w:rsidRPr="00D942E9" w14:paraId="0E9043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C9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1F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82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01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59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35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A9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3B9FCC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53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F6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DF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73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09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F3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9B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29.01</w:t>
            </w:r>
          </w:p>
        </w:tc>
      </w:tr>
      <w:tr w:rsidR="00EF02EC" w:rsidRPr="00D942E9" w14:paraId="643EF07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81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7C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C3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F7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AE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B1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FC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</w:tr>
      <w:tr w:rsidR="00EF02EC" w:rsidRPr="00D942E9" w14:paraId="701ED35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09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1E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08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68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A0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4F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87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EF02EC" w:rsidRPr="00D942E9" w14:paraId="32BBA7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07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EB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99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86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55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9F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02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A98D20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D2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4D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C5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01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6C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19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7E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</w:tr>
      <w:tr w:rsidR="00EF02EC" w:rsidRPr="00D942E9" w14:paraId="5380E13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3C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5D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4A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07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CA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54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BC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</w:tr>
      <w:tr w:rsidR="00EF02EC" w:rsidRPr="00D942E9" w14:paraId="02522F6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5E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5A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F8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13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FF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C9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FD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C4C071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F3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57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0F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34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00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13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18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EF02EC" w:rsidRPr="00D942E9" w14:paraId="24D79CA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D5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0E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2E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3D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57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00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6D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EF02EC" w:rsidRPr="00D942E9" w14:paraId="4AB3748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99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F2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0F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DD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A5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14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13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EF02EC" w:rsidRPr="00D942E9" w14:paraId="75D8DCF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44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3A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EA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BB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61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18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5D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113.64</w:t>
            </w:r>
          </w:p>
        </w:tc>
      </w:tr>
      <w:tr w:rsidR="00EF02EC" w:rsidRPr="00D942E9" w14:paraId="6CC01EC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CB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5A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93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85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D7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25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2B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82.75</w:t>
            </w:r>
          </w:p>
        </w:tc>
      </w:tr>
      <w:tr w:rsidR="00EF02EC" w:rsidRPr="00D942E9" w14:paraId="72B8086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12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4F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15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77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6B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C0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29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</w:tr>
      <w:tr w:rsidR="00EF02EC" w:rsidRPr="00D942E9" w14:paraId="06E9D1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EC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3E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91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A7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F7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4C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3D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</w:tr>
      <w:tr w:rsidR="00EF02EC" w:rsidRPr="00D942E9" w14:paraId="387DD41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7E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88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73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83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CC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DD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06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</w:tr>
      <w:tr w:rsidR="00EF02EC" w:rsidRPr="00D942E9" w14:paraId="1E4577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BD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C3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45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B3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F7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30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9D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</w:tr>
      <w:tr w:rsidR="00EF02EC" w:rsidRPr="00D942E9" w14:paraId="4C5E4B7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34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EF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3D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91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6A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67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1A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56705A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60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0E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67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22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B9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E1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04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C20703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75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41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29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00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B1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91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52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</w:tr>
      <w:tr w:rsidR="00EF02EC" w:rsidRPr="00D942E9" w14:paraId="06D619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5C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55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A6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E3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0A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5B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5B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BDCE21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70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18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06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4C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D3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3A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BE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</w:tr>
      <w:tr w:rsidR="00EF02EC" w:rsidRPr="00D942E9" w14:paraId="4B77946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84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90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B9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80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5C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39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B1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47F83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85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18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A9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3F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53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B2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6.479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5C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93.94</w:t>
            </w:r>
          </w:p>
        </w:tc>
      </w:tr>
      <w:tr w:rsidR="00EF02EC" w:rsidRPr="00D942E9" w14:paraId="7082FC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E5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C8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30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B9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2B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2B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CB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</w:tr>
      <w:tr w:rsidR="00EF02EC" w:rsidRPr="00D942E9" w14:paraId="32662D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F8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CA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24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B0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E5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0E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11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</w:tr>
      <w:tr w:rsidR="00EF02EC" w:rsidRPr="00D942E9" w14:paraId="6DB90C2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8B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41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AE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65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B4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5A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35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EF02EC" w:rsidRPr="00D942E9" w14:paraId="2D76465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E5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5A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6B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D3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25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8A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1D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EF02EC" w:rsidRPr="00D942E9" w14:paraId="2F0DAD4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E3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C7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48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96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46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5E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BA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64.56</w:t>
            </w:r>
          </w:p>
        </w:tc>
      </w:tr>
      <w:tr w:rsidR="00EF02EC" w:rsidRPr="00D942E9" w14:paraId="34C3D29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63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1F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62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F0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1F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63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F9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</w:tr>
      <w:tr w:rsidR="00EF02EC" w:rsidRPr="00D942E9" w14:paraId="2623E67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11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8D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08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83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F0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88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9C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</w:tr>
      <w:tr w:rsidR="00EF02EC" w:rsidRPr="00D942E9" w14:paraId="488E21E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74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48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6B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3D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F4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2D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D0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291BE4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63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9F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55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D0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5B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5F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2F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</w:tr>
      <w:tr w:rsidR="00EF02EC" w:rsidRPr="00D942E9" w14:paraId="6FEC76D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DF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30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B0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E7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FD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D4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38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2D551A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3D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3D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D6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9B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BA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2A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6C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</w:tr>
      <w:tr w:rsidR="00EF02EC" w:rsidRPr="00D942E9" w14:paraId="5A96D7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FF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CC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33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7C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FF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9B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87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</w:tr>
      <w:tr w:rsidR="00EF02EC" w:rsidRPr="00D942E9" w14:paraId="0669329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A3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64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49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1D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1F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01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40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</w:tr>
      <w:tr w:rsidR="00EF02EC" w:rsidRPr="00D942E9" w14:paraId="4EEAA21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5B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D0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BD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1C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9B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8B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A6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</w:tr>
      <w:tr w:rsidR="00EF02EC" w:rsidRPr="00D942E9" w14:paraId="53A52E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46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C5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8E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B2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A2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07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06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9.93</w:t>
            </w:r>
          </w:p>
        </w:tc>
      </w:tr>
      <w:tr w:rsidR="00EF02EC" w:rsidRPr="00D942E9" w14:paraId="2508C02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05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50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84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FF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AE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3C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B3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</w:tr>
      <w:tr w:rsidR="00EF02EC" w:rsidRPr="00D942E9" w14:paraId="387F352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D6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9B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FC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34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D4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A9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19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7.81</w:t>
            </w:r>
          </w:p>
        </w:tc>
      </w:tr>
      <w:tr w:rsidR="00EF02EC" w:rsidRPr="00D942E9" w14:paraId="18DA894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E3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25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D6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3D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06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1C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41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</w:tr>
      <w:tr w:rsidR="00EF02EC" w:rsidRPr="00D942E9" w14:paraId="4F73B53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59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A4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3C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21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CE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48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49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</w:tr>
      <w:tr w:rsidR="00EF02EC" w:rsidRPr="00D942E9" w14:paraId="6C6DF00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06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18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5D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C8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59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E5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03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12.07</w:t>
            </w:r>
          </w:p>
        </w:tc>
      </w:tr>
      <w:tr w:rsidR="00EF02EC" w:rsidRPr="00D942E9" w14:paraId="03E6E25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DA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A6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44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A3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FA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ED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1F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EF02EC" w:rsidRPr="00D942E9" w14:paraId="74D0A6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F4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D8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93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53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5A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BB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C7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42.38</w:t>
            </w:r>
          </w:p>
        </w:tc>
      </w:tr>
      <w:tr w:rsidR="00EF02EC" w:rsidRPr="00D942E9" w14:paraId="4064056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3F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24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F00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39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C5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07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04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</w:tr>
      <w:tr w:rsidR="00EF02EC" w:rsidRPr="00D942E9" w14:paraId="1D1BFB7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C9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B9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F9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C8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39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C7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01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</w:tr>
      <w:tr w:rsidR="00EF02EC" w:rsidRPr="00D942E9" w14:paraId="2DE91D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9D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D9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4C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D3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06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45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27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</w:tr>
      <w:tr w:rsidR="00EF02EC" w:rsidRPr="00D942E9" w14:paraId="57E0E6B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A9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A7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71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3C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8B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37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66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</w:tr>
      <w:tr w:rsidR="00EF02EC" w:rsidRPr="00D942E9" w14:paraId="4F07669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4D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CD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E2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F9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85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21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3E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</w:tr>
      <w:tr w:rsidR="00EF02EC" w:rsidRPr="00D942E9" w14:paraId="6094CB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CA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8E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12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84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80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A6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39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</w:tr>
      <w:tr w:rsidR="00EF02EC" w:rsidRPr="00D942E9" w14:paraId="7A220B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C8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8F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6A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CC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B0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19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A0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21.09</w:t>
            </w:r>
          </w:p>
        </w:tc>
      </w:tr>
      <w:tr w:rsidR="00EF02EC" w:rsidRPr="00D942E9" w14:paraId="4ED0EDA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9F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DD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89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0D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17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E7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09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2FF613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C6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9F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9E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B7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1D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0B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0D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</w:tr>
      <w:tr w:rsidR="00EF02EC" w:rsidRPr="00D942E9" w14:paraId="35B87A2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B6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DF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96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47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20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22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FA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5F6895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17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6B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42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4A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C9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D9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33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6D17A8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8A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02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EE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94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05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56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9D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0FB08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66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7E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B2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EC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0E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04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83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</w:tr>
      <w:tr w:rsidR="00EF02EC" w:rsidRPr="00D942E9" w14:paraId="3FFF881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B6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9A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E1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E5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D5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85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5E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18E50F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F2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8E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11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AD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51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B9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D1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4C6832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64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1D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F6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62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7C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ED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1C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</w:tr>
      <w:tr w:rsidR="00EF02EC" w:rsidRPr="00D942E9" w14:paraId="0ED7BFA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20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69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DC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54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26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C9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64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B6FF56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F2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95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5E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A6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20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2F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A8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</w:tr>
      <w:tr w:rsidR="00EF02EC" w:rsidRPr="00D942E9" w14:paraId="2BDEC0F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84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93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52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6B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CC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12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89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FADED4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BF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A1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F3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6A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BE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E0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50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24.96</w:t>
            </w:r>
          </w:p>
        </w:tc>
      </w:tr>
      <w:tr w:rsidR="00EF02EC" w:rsidRPr="00D942E9" w14:paraId="75D78A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AC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71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8C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F7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C1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A6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8A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50F6BE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7A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7D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E0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FA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05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AC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1B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62.36</w:t>
            </w:r>
          </w:p>
        </w:tc>
      </w:tr>
      <w:tr w:rsidR="00EF02EC" w:rsidRPr="00D942E9" w14:paraId="28D52C0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79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FF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E9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37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AC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5D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BA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50.76</w:t>
            </w:r>
          </w:p>
        </w:tc>
      </w:tr>
      <w:tr w:rsidR="00EF02EC" w:rsidRPr="00D942E9" w14:paraId="2A74222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84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C3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94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CE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C7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99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92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45.40</w:t>
            </w:r>
          </w:p>
        </w:tc>
      </w:tr>
      <w:tr w:rsidR="00EF02EC" w:rsidRPr="00D942E9" w14:paraId="2AC644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1C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3E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36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03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79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41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B5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</w:tr>
      <w:tr w:rsidR="00EF02EC" w:rsidRPr="00D942E9" w14:paraId="27A338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B1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BE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09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9B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8A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6F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5A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</w:tr>
      <w:tr w:rsidR="00EF02EC" w:rsidRPr="00D942E9" w14:paraId="70FB24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84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66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C9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B4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1C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F5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0F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28.87</w:t>
            </w:r>
          </w:p>
        </w:tc>
      </w:tr>
      <w:tr w:rsidR="00EF02EC" w:rsidRPr="00D942E9" w14:paraId="6AAD89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D0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8E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20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3F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B8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73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E91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</w:tr>
      <w:tr w:rsidR="00EF02EC" w:rsidRPr="00D942E9" w14:paraId="7E4425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90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7C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70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29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D1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E7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56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EF02EC" w:rsidRPr="00D942E9" w14:paraId="55E99A7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D2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81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6C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C3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61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5F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C2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</w:tr>
      <w:tr w:rsidR="00EF02EC" w:rsidRPr="00D942E9" w14:paraId="0F17E72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E9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B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61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81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C6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2B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98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</w:tr>
      <w:tr w:rsidR="00EF02EC" w:rsidRPr="00D942E9" w14:paraId="55A5E1B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EA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81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96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7E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57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C2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5D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</w:tr>
      <w:tr w:rsidR="00EF02EC" w:rsidRPr="00D942E9" w14:paraId="56F5BD5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195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95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2E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79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67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B7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E9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</w:tr>
      <w:tr w:rsidR="00EF02EC" w:rsidRPr="00D942E9" w14:paraId="6F71D32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C2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E6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26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5B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31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D3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CE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DAFF6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1D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BA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6A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16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01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51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75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</w:tr>
      <w:tr w:rsidR="00EF02EC" w:rsidRPr="00D942E9" w14:paraId="262B823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77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CC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F6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01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D6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83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7A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EF02EC" w:rsidRPr="00D942E9" w14:paraId="070B30D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EF5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76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D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7A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B5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FC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FE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</w:tr>
      <w:tr w:rsidR="00EF02EC" w:rsidRPr="00D942E9" w14:paraId="31DEFB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2F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E7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27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D9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F9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D6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67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C9908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99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8A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F2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51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14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96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C7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EF02EC" w:rsidRPr="00D942E9" w14:paraId="164B08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07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87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12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2B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C7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3D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C8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</w:tr>
      <w:tr w:rsidR="00EF02EC" w:rsidRPr="00D942E9" w14:paraId="5EEE8EB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DA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6C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EE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F2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93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A6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2F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72.27</w:t>
            </w:r>
          </w:p>
        </w:tc>
      </w:tr>
      <w:tr w:rsidR="00EF02EC" w:rsidRPr="00D942E9" w14:paraId="07FB98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ED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E3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3B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7E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A2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C2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AF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40.72</w:t>
            </w:r>
          </w:p>
        </w:tc>
      </w:tr>
      <w:tr w:rsidR="00EF02EC" w:rsidRPr="00D942E9" w14:paraId="7BEC45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AD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E1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47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A2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F9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B0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8F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</w:tr>
      <w:tr w:rsidR="00EF02EC" w:rsidRPr="00D942E9" w14:paraId="78FE944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82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67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03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9B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5A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C8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1F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</w:tr>
      <w:tr w:rsidR="00EF02EC" w:rsidRPr="00D942E9" w14:paraId="0499C2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77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92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BE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9A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E9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DF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B2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</w:tr>
      <w:tr w:rsidR="00EF02EC" w:rsidRPr="00D942E9" w14:paraId="2A934C3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E2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0C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EA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78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49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85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3E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</w:tr>
      <w:tr w:rsidR="00EF02EC" w:rsidRPr="00D942E9" w14:paraId="6360A24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8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8D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08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4B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07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E6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F7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</w:tr>
      <w:tr w:rsidR="00EF02EC" w:rsidRPr="00D942E9" w14:paraId="182D19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9D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5B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65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ED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E7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54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06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</w:tr>
      <w:tr w:rsidR="00EF02EC" w:rsidRPr="00D942E9" w14:paraId="08BD1D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0B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26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DB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4B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BD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C5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1E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</w:tr>
      <w:tr w:rsidR="00EF02EC" w:rsidRPr="00D942E9" w14:paraId="0C513D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8E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16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B5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D3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FF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9B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AE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</w:tr>
      <w:tr w:rsidR="00EF02EC" w:rsidRPr="00D942E9" w14:paraId="53A7E7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E3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59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AB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A9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83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C4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B7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</w:tr>
      <w:tr w:rsidR="00EF02EC" w:rsidRPr="00D942E9" w14:paraId="3CA42C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2F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0F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6F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6E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4D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55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07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</w:tr>
      <w:tr w:rsidR="00EF02EC" w:rsidRPr="00D942E9" w14:paraId="5341002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1E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05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46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B1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BE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D0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1B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</w:tr>
      <w:tr w:rsidR="00EF02EC" w:rsidRPr="00D942E9" w14:paraId="38CB949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B7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58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02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CF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4F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3E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ED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</w:tr>
      <w:tr w:rsidR="00EF02EC" w:rsidRPr="00D942E9" w14:paraId="18DA363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B3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3A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76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01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57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CE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1A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</w:tr>
      <w:tr w:rsidR="00EF02EC" w:rsidRPr="00D942E9" w14:paraId="4957EAA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5E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E8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32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20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72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06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C5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1CAF0C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63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C8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FF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74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DC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20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50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0FF019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A0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A2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74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BB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CF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90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D4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</w:tr>
      <w:tr w:rsidR="00EF02EC" w:rsidRPr="00D942E9" w14:paraId="582D9F0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21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3A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EC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79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00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45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50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EF02EC" w:rsidRPr="00D942E9" w14:paraId="1AFCF90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2C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03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95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FD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F4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A0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21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</w:tr>
      <w:tr w:rsidR="00EF02EC" w:rsidRPr="00D942E9" w14:paraId="113C161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71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2F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B8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85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62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57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81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</w:tr>
      <w:tr w:rsidR="00EF02EC" w:rsidRPr="00D942E9" w14:paraId="05CDCC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94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92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26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56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A9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CC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3F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</w:tr>
      <w:tr w:rsidR="00EF02EC" w:rsidRPr="00D942E9" w14:paraId="216C423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FF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A6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44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E0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E7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FE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85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</w:tr>
      <w:tr w:rsidR="00EF02EC" w:rsidRPr="00D942E9" w14:paraId="4214D45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2B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31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C8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0E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5F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0E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E9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0AE18E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F5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39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32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B6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4A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13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5F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</w:tr>
      <w:tr w:rsidR="00EF02EC" w:rsidRPr="00D942E9" w14:paraId="2D92D5D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D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85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16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88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E6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AF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FD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</w:tr>
      <w:tr w:rsidR="00EF02EC" w:rsidRPr="00D942E9" w14:paraId="3766CEC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A4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D0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DB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B4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B9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3A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A9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</w:tr>
      <w:tr w:rsidR="00EF02EC" w:rsidRPr="00D942E9" w14:paraId="75F27D5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43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F7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F0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F0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F3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B2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02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EF02EC" w:rsidRPr="00D942E9" w14:paraId="684D6AD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78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1D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44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99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4A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A3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26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</w:tr>
      <w:tr w:rsidR="00EF02EC" w:rsidRPr="00D942E9" w14:paraId="6B72F0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23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1D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FD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B0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26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FA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AA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</w:tr>
      <w:tr w:rsidR="00EF02EC" w:rsidRPr="00D942E9" w14:paraId="0A56F4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71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C0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2D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06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AB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88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75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</w:tr>
      <w:tr w:rsidR="00EF02EC" w:rsidRPr="00D942E9" w14:paraId="1F3F2D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EE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12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6E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40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BD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DA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BE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18.93</w:t>
            </w:r>
          </w:p>
        </w:tc>
      </w:tr>
      <w:tr w:rsidR="00EF02EC" w:rsidRPr="00D942E9" w14:paraId="64AF96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C9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27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E3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99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64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BD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11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</w:tr>
      <w:tr w:rsidR="00EF02EC" w:rsidRPr="00D942E9" w14:paraId="5276D0F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04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2E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F4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60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62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08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69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19.83</w:t>
            </w:r>
          </w:p>
        </w:tc>
      </w:tr>
      <w:tr w:rsidR="00EF02EC" w:rsidRPr="00D942E9" w14:paraId="06265A8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63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E3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44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68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3C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54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D5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</w:tr>
      <w:tr w:rsidR="00EF02EC" w:rsidRPr="00D942E9" w14:paraId="3325580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C3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83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1D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F4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10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C3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CD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13.03</w:t>
            </w:r>
          </w:p>
        </w:tc>
      </w:tr>
      <w:tr w:rsidR="00EF02EC" w:rsidRPr="00D942E9" w14:paraId="14C3893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16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0C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8A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F0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C4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1F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E3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56.81</w:t>
            </w:r>
          </w:p>
        </w:tc>
      </w:tr>
      <w:tr w:rsidR="00EF02EC" w:rsidRPr="00D942E9" w14:paraId="2338811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D8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57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95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EB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9C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67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E0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</w:tr>
      <w:tr w:rsidR="00EF02EC" w:rsidRPr="00D942E9" w14:paraId="0E63E2E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1F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6C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F2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0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50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30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D2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E97538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08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23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7C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76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29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87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03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EF02EC" w:rsidRPr="00D942E9" w14:paraId="1BAB576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22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50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1E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F1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47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B2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20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</w:tr>
      <w:tr w:rsidR="00EF02EC" w:rsidRPr="00D942E9" w14:paraId="37AF0D7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59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B9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F5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28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1A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25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53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</w:tr>
      <w:tr w:rsidR="00EF02EC" w:rsidRPr="00D942E9" w14:paraId="45F3D51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57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A2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92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32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B0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B6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9C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37EF36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E1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55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7D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4E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81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2D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8C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6F61AF5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1F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95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18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BF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8E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AB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0C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</w:tr>
      <w:tr w:rsidR="00EF02EC" w:rsidRPr="00D942E9" w14:paraId="6D24564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8D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9C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A4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C5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6A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8A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0C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</w:tr>
      <w:tr w:rsidR="00EF02EC" w:rsidRPr="00D942E9" w14:paraId="27592C0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03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A5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57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13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0A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35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20E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</w:tr>
      <w:tr w:rsidR="00EF02EC" w:rsidRPr="00D942E9" w14:paraId="3BEBCB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C2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58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6A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F5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00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F3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1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</w:tr>
      <w:tr w:rsidR="00EF02EC" w:rsidRPr="00D942E9" w14:paraId="5289DA5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44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BB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F4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23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74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1C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10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17.06</w:t>
            </w:r>
          </w:p>
        </w:tc>
      </w:tr>
      <w:tr w:rsidR="00EF02EC" w:rsidRPr="00D942E9" w14:paraId="39A567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05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49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40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D0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00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2A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6F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</w:tr>
      <w:tr w:rsidR="00EF02EC" w:rsidRPr="00D942E9" w14:paraId="4F90A5A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6D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9D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90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F5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29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D1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72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24.87</w:t>
            </w:r>
          </w:p>
        </w:tc>
      </w:tr>
      <w:tr w:rsidR="00EF02EC" w:rsidRPr="00D942E9" w14:paraId="7171BD6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7A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16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2F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6C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6C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B6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A1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88A403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35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A5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D3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12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99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75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4E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</w:tr>
      <w:tr w:rsidR="00EF02EC" w:rsidRPr="00D942E9" w14:paraId="1D8744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7E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02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64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FB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70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99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4B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</w:tr>
      <w:tr w:rsidR="00EF02EC" w:rsidRPr="00D942E9" w14:paraId="70F09B6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D8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66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73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A2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B3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9D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50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</w:tr>
      <w:tr w:rsidR="00EF02EC" w:rsidRPr="00D942E9" w14:paraId="00E2697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BF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AA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C9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18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F2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20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19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</w:tr>
      <w:tr w:rsidR="00EF02EC" w:rsidRPr="00D942E9" w14:paraId="0874ABC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ED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9B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DB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D1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55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2F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5E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</w:tr>
      <w:tr w:rsidR="00EF02EC" w:rsidRPr="00D942E9" w14:paraId="1B596D7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4B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E4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60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5A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E5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41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1B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EF02EC" w:rsidRPr="00D942E9" w14:paraId="6A1336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FE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F1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0A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E1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A2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F7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7A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</w:tr>
      <w:tr w:rsidR="00EF02EC" w:rsidRPr="00D942E9" w14:paraId="5375FE8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AB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90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22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93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FD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04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E4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</w:tr>
      <w:tr w:rsidR="00EF02EC" w:rsidRPr="00D942E9" w14:paraId="1340BD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95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5C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CF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20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E4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7E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78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</w:tr>
      <w:tr w:rsidR="00EF02EC" w:rsidRPr="00D942E9" w14:paraId="6012D97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18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13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37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F5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B0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08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E3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</w:tr>
      <w:tr w:rsidR="00EF02EC" w:rsidRPr="00D942E9" w14:paraId="2370EAD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BE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6D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C7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B9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E7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41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36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</w:tr>
      <w:tr w:rsidR="00EF02EC" w:rsidRPr="00D942E9" w14:paraId="5AFBE2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3F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B7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3E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7A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C7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13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85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4ACA2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08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6D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E3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39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E9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F3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8A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</w:tr>
      <w:tr w:rsidR="00EF02EC" w:rsidRPr="00D942E9" w14:paraId="7556338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79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BD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6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6A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6B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29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EC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891647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4C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ED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4F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B9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B8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74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13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</w:tr>
      <w:tr w:rsidR="00EF02EC" w:rsidRPr="00D942E9" w14:paraId="0417931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A3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86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C6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8C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0A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44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1E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EF02EC" w:rsidRPr="00D942E9" w14:paraId="42C4D27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73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8B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B8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13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C6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AE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94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</w:tr>
      <w:tr w:rsidR="00EF02EC" w:rsidRPr="00D942E9" w14:paraId="707FBFD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08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DE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6F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53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C1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A0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E3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</w:tr>
      <w:tr w:rsidR="00EF02EC" w:rsidRPr="00D942E9" w14:paraId="3239FA4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CB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C3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2F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62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3D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D8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64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</w:tr>
      <w:tr w:rsidR="00EF02EC" w:rsidRPr="00D942E9" w14:paraId="614B2D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52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6C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F5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05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DE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6A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FB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</w:tr>
      <w:tr w:rsidR="00EF02EC" w:rsidRPr="00D942E9" w14:paraId="4084048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D0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D7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2D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FF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EB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82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AD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EF02EC" w:rsidRPr="00D942E9" w14:paraId="1CF22A7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72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97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B3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77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A9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4A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09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</w:tr>
      <w:tr w:rsidR="00EF02EC" w:rsidRPr="00D942E9" w14:paraId="67FDBF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BB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D3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2C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D5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5A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AA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7E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EF02EC" w:rsidRPr="00D942E9" w14:paraId="39633B4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F6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C8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E6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BC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0B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FD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E1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</w:tr>
      <w:tr w:rsidR="00EF02EC" w:rsidRPr="00D942E9" w14:paraId="0F0EDE2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75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07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4F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0E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11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88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1E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28.99</w:t>
            </w:r>
          </w:p>
        </w:tc>
      </w:tr>
      <w:tr w:rsidR="00EF02EC" w:rsidRPr="00D942E9" w14:paraId="42962D0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8A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B9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48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36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CB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39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F8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</w:tr>
      <w:tr w:rsidR="00EF02EC" w:rsidRPr="00D942E9" w14:paraId="254F5B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03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D1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90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3B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F7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D3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ED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</w:tr>
      <w:tr w:rsidR="00EF02EC" w:rsidRPr="00D942E9" w14:paraId="494511B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8C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8A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3B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E4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B0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9D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25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779450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C3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38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27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14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D4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97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27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EF02EC" w:rsidRPr="00D942E9" w14:paraId="46DA13B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1F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97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D9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17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6A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88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36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</w:tr>
      <w:tr w:rsidR="00EF02EC" w:rsidRPr="00D942E9" w14:paraId="270C228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0C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0C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BD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E5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57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51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DB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EF02EC" w:rsidRPr="00D942E9" w14:paraId="640D10D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CD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7C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D6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E0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44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94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AF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</w:tr>
      <w:tr w:rsidR="00EF02EC" w:rsidRPr="00D942E9" w14:paraId="6F56F43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FF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00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85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94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65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64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1E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</w:tr>
      <w:tr w:rsidR="00EF02EC" w:rsidRPr="00D942E9" w14:paraId="5E0092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B9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FC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85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DA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A0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5E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95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</w:tr>
      <w:tr w:rsidR="00EF02EC" w:rsidRPr="00D942E9" w14:paraId="007CE1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56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EE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8C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40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35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E0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9E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29F885A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20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E7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52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EF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D2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50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A4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4C57576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7B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1A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11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4B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38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79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16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</w:tr>
      <w:tr w:rsidR="00EF02EC" w:rsidRPr="00D942E9" w14:paraId="60B1899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20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3B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7E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3F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9E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59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1F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</w:tr>
      <w:tr w:rsidR="00EF02EC" w:rsidRPr="00D942E9" w14:paraId="0F905D1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35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EC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91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5A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5D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D6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3C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EFF9A2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9E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1D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F9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05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16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89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9E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</w:tr>
      <w:tr w:rsidR="00EF02EC" w:rsidRPr="00D942E9" w14:paraId="2317794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F2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EB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CE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72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A0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AE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E9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</w:tr>
      <w:tr w:rsidR="00EF02EC" w:rsidRPr="00D942E9" w14:paraId="7ACB3D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28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08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A2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14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08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18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D0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BE2A8D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37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8E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66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77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E4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EA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22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8672F3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60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4A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7E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A8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0A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E4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73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</w:tr>
      <w:tr w:rsidR="00EF02EC" w:rsidRPr="00D942E9" w14:paraId="09C1EEC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05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86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C2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06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EB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50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79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29.01</w:t>
            </w:r>
          </w:p>
        </w:tc>
      </w:tr>
      <w:tr w:rsidR="00EF02EC" w:rsidRPr="00D942E9" w14:paraId="74BE3C7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86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F7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D3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F4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B3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38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62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28.99</w:t>
            </w:r>
          </w:p>
        </w:tc>
      </w:tr>
      <w:tr w:rsidR="00EF02EC" w:rsidRPr="00D942E9" w14:paraId="0124DA5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91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EB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A0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40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9E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B3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06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2C2987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66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F6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84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E8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55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25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B6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</w:tr>
      <w:tr w:rsidR="00EF02EC" w:rsidRPr="00D942E9" w14:paraId="5F4942D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D4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56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02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10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05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04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21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</w:tr>
      <w:tr w:rsidR="00EF02EC" w:rsidRPr="00D942E9" w14:paraId="049A956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A9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E5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FC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80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9A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CA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D6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944D34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9E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9D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6C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8C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D4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38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0B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</w:tr>
      <w:tr w:rsidR="00EF02EC" w:rsidRPr="00D942E9" w14:paraId="42365B5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18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7A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68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6E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32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B3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64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</w:tr>
      <w:tr w:rsidR="00EF02EC" w:rsidRPr="00D942E9" w14:paraId="40B7BEF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15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D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49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1C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E6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AE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FE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</w:tr>
      <w:tr w:rsidR="00EF02EC" w:rsidRPr="00D942E9" w14:paraId="57492E4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9E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66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1B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F8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0D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3D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7A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</w:tr>
      <w:tr w:rsidR="00EF02EC" w:rsidRPr="00D942E9" w14:paraId="0D910D7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25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71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9A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F3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03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DA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66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DAD8FF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88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59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87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61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82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4C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25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</w:tr>
      <w:tr w:rsidR="00EF02EC" w:rsidRPr="00D942E9" w14:paraId="06CB8FE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5F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7D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E9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B7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F6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97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18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</w:tr>
      <w:tr w:rsidR="00EF02EC" w:rsidRPr="00D942E9" w14:paraId="44F228D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5B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E6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6F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1D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40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F82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05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</w:tr>
      <w:tr w:rsidR="00EF02EC" w:rsidRPr="00D942E9" w14:paraId="68B332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40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8A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02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10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5F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7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6.911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08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100.21</w:t>
            </w:r>
          </w:p>
        </w:tc>
      </w:tr>
      <w:tr w:rsidR="00EF02EC" w:rsidRPr="00D942E9" w14:paraId="427BB8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78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CD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81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D4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7E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DB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24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EF02EC" w:rsidRPr="00D942E9" w14:paraId="39AD05F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D7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95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0A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D3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5F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41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64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90F248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94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07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E1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E4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D2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6F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3A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</w:tr>
      <w:tr w:rsidR="00EF02EC" w:rsidRPr="00D942E9" w14:paraId="77A2A33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2A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F5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F2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3B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C1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7A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08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8C9BB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92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84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69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9C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FD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2E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15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</w:tr>
      <w:tr w:rsidR="00EF02EC" w:rsidRPr="00D942E9" w14:paraId="5F928E9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D8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2F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BD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67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04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56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E3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</w:tr>
      <w:tr w:rsidR="00EF02EC" w:rsidRPr="00D942E9" w14:paraId="079DE6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4F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C1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F0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19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D3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C1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2B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24.09</w:t>
            </w:r>
          </w:p>
        </w:tc>
      </w:tr>
      <w:tr w:rsidR="00EF02EC" w:rsidRPr="00D942E9" w14:paraId="26AD768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67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D9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82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17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3F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33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BA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</w:tr>
      <w:tr w:rsidR="00EF02EC" w:rsidRPr="00D942E9" w14:paraId="2E684A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19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B6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F3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82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78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E6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70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</w:tr>
      <w:tr w:rsidR="00EF02EC" w:rsidRPr="00D942E9" w14:paraId="5DA073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0E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2F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0D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F3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F7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17B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4D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</w:tr>
      <w:tr w:rsidR="00EF02EC" w:rsidRPr="00D942E9" w14:paraId="3E8AABF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0B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9E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78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30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DA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C7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39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</w:tr>
      <w:tr w:rsidR="00EF02EC" w:rsidRPr="00D942E9" w14:paraId="280527C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8C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60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9B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9A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29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1B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94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</w:tr>
      <w:tr w:rsidR="00EF02EC" w:rsidRPr="00D942E9" w14:paraId="0691A1D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A6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72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4F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D6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DD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FE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96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</w:tr>
      <w:tr w:rsidR="00EF02EC" w:rsidRPr="00D942E9" w14:paraId="2A71E25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17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20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AD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97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5B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EF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77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</w:tr>
      <w:tr w:rsidR="00EF02EC" w:rsidRPr="00D942E9" w14:paraId="20089BD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9E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99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44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A3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CA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51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4C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6.92</w:t>
            </w:r>
          </w:p>
        </w:tc>
      </w:tr>
      <w:tr w:rsidR="00EF02EC" w:rsidRPr="00D942E9" w14:paraId="1D9E138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87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F8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66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4E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FE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86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D0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</w:tr>
      <w:tr w:rsidR="00EF02EC" w:rsidRPr="00D942E9" w14:paraId="1DCA82D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BD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89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81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EF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D9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86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FB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15.85</w:t>
            </w:r>
          </w:p>
        </w:tc>
      </w:tr>
      <w:tr w:rsidR="00EF02EC" w:rsidRPr="00D942E9" w14:paraId="11C1E26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C4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5E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93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E8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14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EC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63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</w:tr>
      <w:tr w:rsidR="00EF02EC" w:rsidRPr="00D942E9" w14:paraId="1298B84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9E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C5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76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1D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8F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5A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B4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29.91</w:t>
            </w:r>
          </w:p>
        </w:tc>
      </w:tr>
      <w:tr w:rsidR="00EF02EC" w:rsidRPr="00D942E9" w14:paraId="7865814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7D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14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DA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73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CD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81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17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</w:tr>
      <w:tr w:rsidR="00EF02EC" w:rsidRPr="00D942E9" w14:paraId="18B8481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E1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21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36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C8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27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AD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5B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20.79</w:t>
            </w:r>
          </w:p>
        </w:tc>
      </w:tr>
      <w:tr w:rsidR="00EF02EC" w:rsidRPr="00D942E9" w14:paraId="0A15CA4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2E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F2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56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27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5B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ED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00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</w:tr>
      <w:tr w:rsidR="00EF02EC" w:rsidRPr="00D942E9" w14:paraId="756A4D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7E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49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D1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C2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B3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CB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35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</w:tr>
      <w:tr w:rsidR="00EF02EC" w:rsidRPr="00D942E9" w14:paraId="3F76277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45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86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88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40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C8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6A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D5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</w:tr>
      <w:tr w:rsidR="00EF02EC" w:rsidRPr="00D942E9" w14:paraId="4583966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BC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2F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E4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F3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A1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64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C7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13.05</w:t>
            </w:r>
          </w:p>
        </w:tc>
      </w:tr>
      <w:tr w:rsidR="00EF02EC" w:rsidRPr="00D942E9" w14:paraId="6CE59E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DD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34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1D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A6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85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2A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7B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510900D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C6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2A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61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79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61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F9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74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</w:tr>
      <w:tr w:rsidR="00EF02EC" w:rsidRPr="00D942E9" w14:paraId="6B1470C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BB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BE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B4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5F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C9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AF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05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28.05</w:t>
            </w:r>
          </w:p>
        </w:tc>
      </w:tr>
      <w:tr w:rsidR="00EF02EC" w:rsidRPr="00D942E9" w14:paraId="22E4668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6E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9D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93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81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BA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26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A1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</w:tr>
      <w:tr w:rsidR="00EF02EC" w:rsidRPr="00D942E9" w14:paraId="6F86546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5E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A3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63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9A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03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36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8A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</w:tr>
      <w:tr w:rsidR="00EF02EC" w:rsidRPr="00D942E9" w14:paraId="029D95C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25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7C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D7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35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C4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0C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3F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EF02EC" w:rsidRPr="00D942E9" w14:paraId="76F8175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B6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51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61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DB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A9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B9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C9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BFF157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53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42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A1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D1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84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33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9F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E4A0B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FC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E4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23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03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AD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F3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4F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798CF8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B6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EC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4C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42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00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8C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41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</w:tr>
      <w:tr w:rsidR="00EF02EC" w:rsidRPr="00D942E9" w14:paraId="7D3E770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59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E2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43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F7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FA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75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61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</w:tr>
      <w:tr w:rsidR="00EF02EC" w:rsidRPr="00D942E9" w14:paraId="1E20310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78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A8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A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E8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E0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5D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61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36.87</w:t>
            </w:r>
          </w:p>
        </w:tc>
      </w:tr>
      <w:tr w:rsidR="00EF02EC" w:rsidRPr="00D942E9" w14:paraId="2803E43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D7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CF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C0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C3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E1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CB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07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</w:tr>
      <w:tr w:rsidR="00EF02EC" w:rsidRPr="00D942E9" w14:paraId="2012EB6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C2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69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44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62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C9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F7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AB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</w:tr>
      <w:tr w:rsidR="00EF02EC" w:rsidRPr="00D942E9" w14:paraId="0D00735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8C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8D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19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39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6D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B6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1D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</w:tr>
      <w:tr w:rsidR="00EF02EC" w:rsidRPr="00D942E9" w14:paraId="076C14B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BF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04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03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99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40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B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79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</w:tr>
      <w:tr w:rsidR="00EF02EC" w:rsidRPr="00D942E9" w14:paraId="7766B79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15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27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01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F2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FA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41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79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21E24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BC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21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8E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C7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C4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D3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F3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4598DE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40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E4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39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05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1C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AE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38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F47D2A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5C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EB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70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F0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93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9B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CD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6012D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1E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64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3D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9E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97.306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A9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64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398.144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35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5773.09</w:t>
            </w:r>
          </w:p>
        </w:tc>
      </w:tr>
      <w:tr w:rsidR="00EF02EC" w:rsidRPr="00D942E9" w14:paraId="49527EC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AF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80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BB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54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72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CF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B4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56.92</w:t>
            </w:r>
          </w:p>
        </w:tc>
      </w:tr>
      <w:tr w:rsidR="00EF02EC" w:rsidRPr="00D942E9" w14:paraId="05CDA1C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32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67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8C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FF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34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5C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F2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EF02EC" w:rsidRPr="00D942E9" w14:paraId="06D453F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0F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BB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7B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73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D9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9F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F7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</w:tr>
      <w:tr w:rsidR="00EF02EC" w:rsidRPr="00D942E9" w14:paraId="700533F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6F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87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08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DF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25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19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A7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50.73</w:t>
            </w:r>
          </w:p>
        </w:tc>
      </w:tr>
      <w:tr w:rsidR="00EF02EC" w:rsidRPr="00D942E9" w14:paraId="0F095D6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2B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E9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28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51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BA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73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47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1688620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84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74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D7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07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BD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5E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CC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</w:tr>
      <w:tr w:rsidR="00EF02EC" w:rsidRPr="00D942E9" w14:paraId="01CF756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D4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50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63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80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A1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C1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9E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</w:tr>
      <w:tr w:rsidR="00EF02EC" w:rsidRPr="00D942E9" w14:paraId="5DF8238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95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B8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F3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DD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89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A4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11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</w:tr>
      <w:tr w:rsidR="00EF02EC" w:rsidRPr="00D942E9" w14:paraId="5CAFC8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5E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52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4F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A3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B7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19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7E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</w:tr>
      <w:tr w:rsidR="00EF02EC" w:rsidRPr="00D942E9" w14:paraId="252CBA5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FE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75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8D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9F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95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42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0F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6EA1CF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E9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F9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D7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0B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B2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EF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3F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24.66</w:t>
            </w:r>
          </w:p>
        </w:tc>
      </w:tr>
      <w:tr w:rsidR="00EF02EC" w:rsidRPr="00D942E9" w14:paraId="664D774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88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DC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34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73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5D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D0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29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65.69</w:t>
            </w:r>
          </w:p>
        </w:tc>
      </w:tr>
      <w:tr w:rsidR="00EF02EC" w:rsidRPr="00D942E9" w14:paraId="43CB081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BF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4B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15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DD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3E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60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0D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49.07</w:t>
            </w:r>
          </w:p>
        </w:tc>
      </w:tr>
      <w:tr w:rsidR="00EF02EC" w:rsidRPr="00D942E9" w14:paraId="4104577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A1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B7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DF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D7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5B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79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35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</w:tr>
      <w:tr w:rsidR="00EF02EC" w:rsidRPr="00D942E9" w14:paraId="583E947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6C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25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2CE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C5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22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9E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9A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8434EB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C1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3E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37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C9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48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40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F6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</w:tr>
      <w:tr w:rsidR="00EF02EC" w:rsidRPr="00D942E9" w14:paraId="5CEC8D6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03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2E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13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CC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E7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0A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71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07707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ED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B6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38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78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63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DA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CB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771446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E7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E9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5F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7D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CA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D2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C4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57.68</w:t>
            </w:r>
          </w:p>
        </w:tc>
      </w:tr>
      <w:tr w:rsidR="00EF02EC" w:rsidRPr="00D942E9" w14:paraId="33AE402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2B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D5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13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4F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00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24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52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</w:tr>
      <w:tr w:rsidR="00EF02EC" w:rsidRPr="00D942E9" w14:paraId="45DFEF0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11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F7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D0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E0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10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54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5B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</w:tr>
      <w:tr w:rsidR="00EF02EC" w:rsidRPr="00D942E9" w14:paraId="71DE4B5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ED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BB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6A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08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D3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C2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EF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</w:tr>
      <w:tr w:rsidR="00EF02EC" w:rsidRPr="00D942E9" w14:paraId="004923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F2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13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8F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00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F7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7F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BD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6BF8F4B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6A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33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51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8E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6C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C6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8B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EF02EC" w:rsidRPr="00D942E9" w14:paraId="387586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A5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DA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60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43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C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48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4E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</w:tr>
      <w:tr w:rsidR="00EF02EC" w:rsidRPr="00D942E9" w14:paraId="6CC1A2D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D7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42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28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63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4D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E8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46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</w:tr>
      <w:tr w:rsidR="00EF02EC" w:rsidRPr="00D942E9" w14:paraId="599BEE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D3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1F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04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4D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4F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0E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2C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39.94</w:t>
            </w:r>
          </w:p>
        </w:tc>
      </w:tr>
      <w:tr w:rsidR="00EF02EC" w:rsidRPr="00D942E9" w14:paraId="19294C6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AD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E2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82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B3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61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AB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54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36.99</w:t>
            </w:r>
          </w:p>
        </w:tc>
      </w:tr>
      <w:tr w:rsidR="00EF02EC" w:rsidRPr="00D942E9" w14:paraId="193B347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79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9F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F4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A3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4F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69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2E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34.87</w:t>
            </w:r>
          </w:p>
        </w:tc>
      </w:tr>
      <w:tr w:rsidR="00EF02EC" w:rsidRPr="00D942E9" w14:paraId="7CAFFB1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AD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18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DD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AC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B6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3C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6B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25.81</w:t>
            </w:r>
          </w:p>
        </w:tc>
      </w:tr>
      <w:tr w:rsidR="00EF02EC" w:rsidRPr="00D942E9" w14:paraId="5302186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D5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99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CB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3E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FB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33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54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</w:tr>
      <w:tr w:rsidR="00EF02EC" w:rsidRPr="00D942E9" w14:paraId="7E2B346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94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94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A4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20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2C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EE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C3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</w:tr>
      <w:tr w:rsidR="00EF02EC" w:rsidRPr="00D942E9" w14:paraId="7651DBE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CB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C7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E1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5B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75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9B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4D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</w:tr>
      <w:tr w:rsidR="00EF02EC" w:rsidRPr="00D942E9" w14:paraId="777845A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32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2D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F5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9C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8D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57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21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EF02EC" w:rsidRPr="00D942E9" w14:paraId="6645BF4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1E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F2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A4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35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2A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06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6F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EF02EC" w:rsidRPr="00D942E9" w14:paraId="5174309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25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47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0B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9E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90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87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85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</w:tr>
      <w:tr w:rsidR="00EF02EC" w:rsidRPr="00D942E9" w14:paraId="70A5BCF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41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6A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66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CB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E2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B4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F4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</w:tr>
      <w:tr w:rsidR="00EF02EC" w:rsidRPr="00D942E9" w14:paraId="621A35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4D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3A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A0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4B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AA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1B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60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64B5572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9E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57B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A9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A9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07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3F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61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7D5B5F3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8E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80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C9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F8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E9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92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E4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</w:tr>
      <w:tr w:rsidR="00EF02EC" w:rsidRPr="00D942E9" w14:paraId="1E6F45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58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EE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32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68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7E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D5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01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</w:tr>
      <w:tr w:rsidR="00EF02EC" w:rsidRPr="00D942E9" w14:paraId="16028E9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07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05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2C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1D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A7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C3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9B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EF02EC" w:rsidRPr="00D942E9" w14:paraId="40FAB9B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D7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96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ED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8A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D1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CC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4B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</w:tr>
      <w:tr w:rsidR="00EF02EC" w:rsidRPr="00D942E9" w14:paraId="35B52D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BC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FF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A6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8A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07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A5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C1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</w:tr>
      <w:tr w:rsidR="00EF02EC" w:rsidRPr="00D942E9" w14:paraId="1DBAB88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B5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35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E3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35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A2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45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E5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</w:tr>
      <w:tr w:rsidR="00EF02EC" w:rsidRPr="00D942E9" w14:paraId="4A878C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3E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FF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03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F8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1B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51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71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</w:tr>
      <w:tr w:rsidR="00EF02EC" w:rsidRPr="00D942E9" w14:paraId="05F2733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EA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0D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EC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5A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8E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D1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70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A0B63B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DB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CF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99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98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63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F5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94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EF02EC" w:rsidRPr="00D942E9" w14:paraId="25F3A43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96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44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6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69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F5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A6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E0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</w:tr>
      <w:tr w:rsidR="00EF02EC" w:rsidRPr="00D942E9" w14:paraId="4AB3911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BA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90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15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2D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EB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E6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0D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</w:tr>
      <w:tr w:rsidR="00EF02EC" w:rsidRPr="00D942E9" w14:paraId="768261B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AC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29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F8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AA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3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03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20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43.03</w:t>
            </w:r>
          </w:p>
        </w:tc>
      </w:tr>
      <w:tr w:rsidR="00EF02EC" w:rsidRPr="00D942E9" w14:paraId="41A982B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97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49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99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5F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2A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4B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57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F20F90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02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BA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E9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AD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88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AE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3C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21.73</w:t>
            </w:r>
          </w:p>
        </w:tc>
      </w:tr>
      <w:tr w:rsidR="00EF02EC" w:rsidRPr="00D942E9" w14:paraId="7CC318A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46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55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C3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4A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93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0A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A8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</w:tr>
      <w:tr w:rsidR="00EF02EC" w:rsidRPr="00D942E9" w14:paraId="675CC66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80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B5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46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42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01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09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2D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</w:tr>
      <w:tr w:rsidR="00EF02EC" w:rsidRPr="00D942E9" w14:paraId="7F7F494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F6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5F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C3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11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06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C1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59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EF02EC" w:rsidRPr="00D942E9" w14:paraId="4CA82B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F0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F8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51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65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D2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91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00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</w:tr>
      <w:tr w:rsidR="00EF02EC" w:rsidRPr="00D942E9" w14:paraId="3DC483F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F1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EE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08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D3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D4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70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1B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8D5B4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05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5B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51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5B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4F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1E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36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</w:tr>
      <w:tr w:rsidR="00EF02EC" w:rsidRPr="00D942E9" w14:paraId="75DEE3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7A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30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9D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71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0B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E1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06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</w:tr>
      <w:tr w:rsidR="00EF02EC" w:rsidRPr="00D942E9" w14:paraId="4D816F4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CA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D4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54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7B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7F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84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28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</w:tr>
      <w:tr w:rsidR="00EF02EC" w:rsidRPr="00D942E9" w14:paraId="74A2DDD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DE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AF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F7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95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EA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4E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3C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</w:tr>
      <w:tr w:rsidR="00EF02EC" w:rsidRPr="00D942E9" w14:paraId="278FD98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9F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F1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D8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8F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53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B1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DD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42.74</w:t>
            </w:r>
          </w:p>
        </w:tc>
      </w:tr>
      <w:tr w:rsidR="00EF02EC" w:rsidRPr="00D942E9" w14:paraId="65D7478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EF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71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35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70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6C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2F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C4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CF2484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C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8D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77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1D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CE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A6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16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28.83</w:t>
            </w:r>
          </w:p>
        </w:tc>
      </w:tr>
      <w:tr w:rsidR="00EF02EC" w:rsidRPr="00D942E9" w14:paraId="1E09A3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BA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0B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68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45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F1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7D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6.730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D0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97.58</w:t>
            </w:r>
          </w:p>
        </w:tc>
      </w:tr>
      <w:tr w:rsidR="00EF02EC" w:rsidRPr="00D942E9" w14:paraId="0677B3F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9E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37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82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71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0E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60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E0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</w:tr>
      <w:tr w:rsidR="00EF02EC" w:rsidRPr="00D942E9" w14:paraId="5AD6662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42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5E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DE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2B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6E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B0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2B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A4F5F4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92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8D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0D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FF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41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CF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A1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</w:tr>
      <w:tr w:rsidR="00EF02EC" w:rsidRPr="00D942E9" w14:paraId="4B87D21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35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22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B8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C3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FC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1E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B35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60.70</w:t>
            </w:r>
          </w:p>
        </w:tc>
      </w:tr>
      <w:tr w:rsidR="00EF02EC" w:rsidRPr="00D942E9" w14:paraId="102594C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B4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59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AC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2C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3D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C9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F1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</w:tr>
      <w:tr w:rsidR="00EF02EC" w:rsidRPr="00D942E9" w14:paraId="437FA1D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49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62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10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28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F1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EE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AF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52.01</w:t>
            </w:r>
          </w:p>
        </w:tc>
      </w:tr>
      <w:tr w:rsidR="00EF02EC" w:rsidRPr="00D942E9" w14:paraId="20A0671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B6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E6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80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C2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F0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0D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F0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</w:tr>
      <w:tr w:rsidR="00EF02EC" w:rsidRPr="00D942E9" w14:paraId="4768E5E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BD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99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4F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EC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59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3A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C9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</w:tr>
      <w:tr w:rsidR="00EF02EC" w:rsidRPr="00D942E9" w14:paraId="0061BE3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7D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76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32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02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DF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58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FD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878E9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9D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76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8C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E2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7A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53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20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</w:tr>
      <w:tr w:rsidR="00EF02EC" w:rsidRPr="00D942E9" w14:paraId="015019A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EC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12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6E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56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01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E5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FD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28.96</w:t>
            </w:r>
          </w:p>
        </w:tc>
      </w:tr>
      <w:tr w:rsidR="00EF02EC" w:rsidRPr="00D942E9" w14:paraId="5E7C6C9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43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67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C1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E6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7E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47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F9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23.92</w:t>
            </w:r>
          </w:p>
        </w:tc>
      </w:tr>
      <w:tr w:rsidR="00EF02EC" w:rsidRPr="00D942E9" w14:paraId="548EFB1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13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36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AE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E3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13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0F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2E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</w:tr>
      <w:tr w:rsidR="00EF02EC" w:rsidRPr="00D942E9" w14:paraId="1468DA1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FD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3E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D9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43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A1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2C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5.958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FC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86.39</w:t>
            </w:r>
          </w:p>
        </w:tc>
      </w:tr>
      <w:tr w:rsidR="00EF02EC" w:rsidRPr="00D942E9" w14:paraId="5C5D8FC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F8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8D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51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6C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A8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D9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21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</w:tr>
      <w:tr w:rsidR="00EF02EC" w:rsidRPr="00D942E9" w14:paraId="6864D37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4E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BE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54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A2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31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56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1C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</w:tr>
      <w:tr w:rsidR="00EF02EC" w:rsidRPr="00D942E9" w14:paraId="1C22D22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99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ED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46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80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8C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20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B2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10.88</w:t>
            </w:r>
          </w:p>
        </w:tc>
      </w:tr>
      <w:tr w:rsidR="00EF02EC" w:rsidRPr="00D942E9" w14:paraId="04FC8E9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C7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04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00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6A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25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74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87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</w:tr>
      <w:tr w:rsidR="00EF02EC" w:rsidRPr="00D942E9" w14:paraId="55EBBBB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6A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AD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A1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BD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75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DD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C3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</w:tr>
      <w:tr w:rsidR="00EF02EC" w:rsidRPr="00D942E9" w14:paraId="0428EE5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55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9F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2F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97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63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D7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43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14.89</w:t>
            </w:r>
          </w:p>
        </w:tc>
      </w:tr>
      <w:tr w:rsidR="00EF02EC" w:rsidRPr="00D942E9" w14:paraId="6CE84E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85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20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B4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E8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E4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23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D6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01E7FE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83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68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24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5C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3D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F9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2A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</w:tr>
      <w:tr w:rsidR="00EF02EC" w:rsidRPr="00D942E9" w14:paraId="7B39F0F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5E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4E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0A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36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C2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E5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AD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</w:tr>
      <w:tr w:rsidR="00EF02EC" w:rsidRPr="00D942E9" w14:paraId="2C28F66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20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C5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4C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F7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58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72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AC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50.77</w:t>
            </w:r>
          </w:p>
        </w:tc>
      </w:tr>
      <w:tr w:rsidR="00EF02EC" w:rsidRPr="00D942E9" w14:paraId="539C55F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6E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42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E4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36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6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AF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68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EF02EC" w:rsidRPr="00D942E9" w14:paraId="0AFD4F7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2F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F5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62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B7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87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2E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7E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50.05</w:t>
            </w:r>
          </w:p>
        </w:tc>
      </w:tr>
      <w:tr w:rsidR="00EF02EC" w:rsidRPr="00D942E9" w14:paraId="0A69767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80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68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41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49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39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A5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7B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</w:tr>
      <w:tr w:rsidR="00EF02EC" w:rsidRPr="00D942E9" w14:paraId="0FB246D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FB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D8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14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B2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7A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58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ED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</w:tr>
      <w:tr w:rsidR="00EF02EC" w:rsidRPr="00D942E9" w14:paraId="1C4291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8B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1D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0C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16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39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62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83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EF02EC" w:rsidRPr="00D942E9" w14:paraId="09F1E2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BE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3D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1D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11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2A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B1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A6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67E5D56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F2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12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F1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93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1B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EE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06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D7C27A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27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3F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CB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C2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6D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20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42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7D0851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0B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4B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8F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05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01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14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C8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65.19</w:t>
            </w:r>
          </w:p>
        </w:tc>
      </w:tr>
      <w:tr w:rsidR="00EF02EC" w:rsidRPr="00D942E9" w14:paraId="68287E0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83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EB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29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7C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58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D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1C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</w:tr>
      <w:tr w:rsidR="00EF02EC" w:rsidRPr="00D942E9" w14:paraId="7334403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AE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F4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5E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D9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26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7B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F1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5C1D1BC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CA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FE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4C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8A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4D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E1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F3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EF02EC" w:rsidRPr="00D942E9" w14:paraId="6546F5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BA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72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C3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92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E5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A7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90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</w:tr>
      <w:tr w:rsidR="00EF02EC" w:rsidRPr="00D942E9" w14:paraId="4FAEA68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1B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50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14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16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2F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07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E3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</w:tr>
      <w:tr w:rsidR="00EF02EC" w:rsidRPr="00D942E9" w14:paraId="54EBDF9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5F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08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84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BC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4F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DB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E9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</w:tr>
      <w:tr w:rsidR="00EF02EC" w:rsidRPr="00D942E9" w14:paraId="45A58A8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BB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95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94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23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8D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3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F6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</w:tr>
      <w:tr w:rsidR="00EF02EC" w:rsidRPr="00D942E9" w14:paraId="6B27CD9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BF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41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60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7F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CD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04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B5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</w:tr>
      <w:tr w:rsidR="00EF02EC" w:rsidRPr="00D942E9" w14:paraId="5FAAE8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17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0D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DF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4D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91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26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68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</w:tr>
      <w:tr w:rsidR="00EF02EC" w:rsidRPr="00D942E9" w14:paraId="6532AA3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78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73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36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B9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12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D8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BF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</w:tr>
      <w:tr w:rsidR="00EF02EC" w:rsidRPr="00D942E9" w14:paraId="0BF42A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68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AA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06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D7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99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5B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C9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30.45</w:t>
            </w:r>
          </w:p>
        </w:tc>
      </w:tr>
      <w:tr w:rsidR="00EF02EC" w:rsidRPr="00D942E9" w14:paraId="775371C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C6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F4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6E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9F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77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FD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19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</w:tr>
      <w:tr w:rsidR="00EF02EC" w:rsidRPr="00D942E9" w14:paraId="08479B0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24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65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35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75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E9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3E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7D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</w:tr>
      <w:tr w:rsidR="00EF02EC" w:rsidRPr="00D942E9" w14:paraId="10373C9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91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83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2C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4DF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42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8C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5C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5957482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39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82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53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CA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D0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95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C5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</w:tr>
      <w:tr w:rsidR="00EF02EC" w:rsidRPr="00D942E9" w14:paraId="2E4611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C7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89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B4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B7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D5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F6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7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EF02EC" w:rsidRPr="00D942E9" w14:paraId="2F494F3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68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72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57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69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13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8E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27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</w:tr>
      <w:tr w:rsidR="00EF02EC" w:rsidRPr="00D942E9" w14:paraId="400E1E2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FB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11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E4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10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B4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8F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07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</w:tr>
      <w:tr w:rsidR="00EF02EC" w:rsidRPr="00D942E9" w14:paraId="2FC2FF5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74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F9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B4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A8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67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EA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F8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</w:tr>
      <w:tr w:rsidR="00EF02EC" w:rsidRPr="00D942E9" w14:paraId="11AAE24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F0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18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59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15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E0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CD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E4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</w:tr>
      <w:tr w:rsidR="00EF02EC" w:rsidRPr="00D942E9" w14:paraId="09D1FD4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A1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FC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3E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38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17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1C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9C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</w:tr>
      <w:tr w:rsidR="00EF02EC" w:rsidRPr="00D942E9" w14:paraId="16059BC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81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B2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5B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DF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94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27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D4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16.83</w:t>
            </w:r>
          </w:p>
        </w:tc>
      </w:tr>
      <w:tr w:rsidR="00EF02EC" w:rsidRPr="00D942E9" w14:paraId="03D8F17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51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E9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86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A5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D9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04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71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25.04</w:t>
            </w:r>
          </w:p>
        </w:tc>
      </w:tr>
      <w:tr w:rsidR="00EF02EC" w:rsidRPr="00D942E9" w14:paraId="312C8C6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1E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22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19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99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54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1F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89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4908BA4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A4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C4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E7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49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F3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E9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C2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</w:tr>
      <w:tr w:rsidR="00EF02EC" w:rsidRPr="00D942E9" w14:paraId="75C7284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7D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C8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2E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ED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60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B6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81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</w:tr>
      <w:tr w:rsidR="00EF02EC" w:rsidRPr="00D942E9" w14:paraId="262E032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B7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D6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B5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AC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2D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D9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41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</w:tr>
      <w:tr w:rsidR="00EF02EC" w:rsidRPr="00D942E9" w14:paraId="242CD41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BA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9C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30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A1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2A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8D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EB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</w:tr>
      <w:tr w:rsidR="00EF02EC" w:rsidRPr="00D942E9" w14:paraId="6B5C5D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E9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D6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35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BC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36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37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BA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</w:tr>
      <w:tr w:rsidR="00EF02EC" w:rsidRPr="00D942E9" w14:paraId="2979756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2C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16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8F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5A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81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EE9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81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</w:tr>
      <w:tr w:rsidR="00EF02EC" w:rsidRPr="00D942E9" w14:paraId="727337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FD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C5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28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9D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92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B2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61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</w:tr>
      <w:tr w:rsidR="00EF02EC" w:rsidRPr="00D942E9" w14:paraId="7E5F23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7B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B1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0B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FA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14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F8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93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</w:tr>
      <w:tr w:rsidR="00EF02EC" w:rsidRPr="00D942E9" w14:paraId="3EF6FE9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19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4D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E3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C9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27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BC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757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505BEDB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C5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EF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C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E7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41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03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74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</w:tr>
      <w:tr w:rsidR="00EF02EC" w:rsidRPr="00D942E9" w14:paraId="66DA978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CC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DC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60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7A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84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A5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48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1B4150E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DC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63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AF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E7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64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9E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6E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</w:tr>
      <w:tr w:rsidR="00EF02EC" w:rsidRPr="00D942E9" w14:paraId="5CB3CD7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C5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E4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F6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A8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E4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AD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29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</w:tr>
      <w:tr w:rsidR="00EF02EC" w:rsidRPr="00D942E9" w14:paraId="38FA485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90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91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C2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FA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B1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F7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08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</w:tr>
      <w:tr w:rsidR="00EF02EC" w:rsidRPr="00D942E9" w14:paraId="175D751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F4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A9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9D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A5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C6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5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7E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</w:tr>
      <w:tr w:rsidR="00EF02EC" w:rsidRPr="00D942E9" w14:paraId="2E2E650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DF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09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EA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EF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85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C8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B8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EF02EC" w:rsidRPr="00D942E9" w14:paraId="61F2059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70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40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9A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46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A6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DD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1F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29.01</w:t>
            </w:r>
          </w:p>
        </w:tc>
      </w:tr>
      <w:tr w:rsidR="00EF02EC" w:rsidRPr="00D942E9" w14:paraId="0BE83C7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C8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65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57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58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FC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B0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25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6F3E0F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C2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6F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4A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7E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F5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2A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A2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58.97</w:t>
            </w:r>
          </w:p>
        </w:tc>
      </w:tr>
      <w:tr w:rsidR="00EF02EC" w:rsidRPr="00D942E9" w14:paraId="65EE681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99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02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47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52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21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C7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96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</w:tr>
      <w:tr w:rsidR="00EF02EC" w:rsidRPr="00D942E9" w14:paraId="404625F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B1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E5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0F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68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B8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42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0E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</w:tr>
      <w:tr w:rsidR="00EF02EC" w:rsidRPr="00D942E9" w14:paraId="18589EB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4C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2CB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ED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EF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AF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2A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D1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</w:tr>
      <w:tr w:rsidR="00EF02EC" w:rsidRPr="00D942E9" w14:paraId="3DCF1D5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CF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74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67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63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B7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5F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BE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EF02EC" w:rsidRPr="00D942E9" w14:paraId="393741E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65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34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44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AD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30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6C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8D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</w:tr>
      <w:tr w:rsidR="00EF02EC" w:rsidRPr="00D942E9" w14:paraId="29556D9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76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BE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EF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9D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64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04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F9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</w:tr>
      <w:tr w:rsidR="00EF02EC" w:rsidRPr="00D942E9" w14:paraId="43689D5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FE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4A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20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14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65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29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E8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EF02EC" w:rsidRPr="00D942E9" w14:paraId="553177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F2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98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73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FA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83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7B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CB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</w:tr>
      <w:tr w:rsidR="00EF02EC" w:rsidRPr="00D942E9" w14:paraId="2828C0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5E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4C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BF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3E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83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75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CE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78B9AEB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2A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F8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7D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CE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78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BD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5A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57FB32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D6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CC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1C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76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F7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36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48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</w:tr>
      <w:tr w:rsidR="00EF02EC" w:rsidRPr="00D942E9" w14:paraId="0D54D3A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80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70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24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47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AB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0B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20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55231D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C0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2F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A6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15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4C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17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99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</w:tr>
      <w:tr w:rsidR="00EF02EC" w:rsidRPr="00D942E9" w14:paraId="321BA3A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CE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1D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E5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2F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CD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67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5C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46DF3A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D2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505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59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AA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72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38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B4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</w:tr>
      <w:tr w:rsidR="00EF02EC" w:rsidRPr="00D942E9" w14:paraId="18031E9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56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A6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2F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BA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98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71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24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</w:tr>
      <w:tr w:rsidR="00EF02EC" w:rsidRPr="00D942E9" w14:paraId="4A1DBDE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01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C8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5F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22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F2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94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65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</w:tr>
      <w:tr w:rsidR="00EF02EC" w:rsidRPr="00D942E9" w14:paraId="6118DD9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89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69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B6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85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99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59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3A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EF02EC" w:rsidRPr="00D942E9" w14:paraId="11A0786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5A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6A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49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91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5E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220.158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0A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15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EF02EC" w:rsidRPr="00D942E9" w14:paraId="762F61A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36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79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76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33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79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57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07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0B7C64E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32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F7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5D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B6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67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8B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07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</w:tr>
      <w:tr w:rsidR="00EF02EC" w:rsidRPr="00D942E9" w14:paraId="4C1765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F0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9E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FA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33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10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C5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C9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</w:tr>
      <w:tr w:rsidR="00EF02EC" w:rsidRPr="00D942E9" w14:paraId="51BB7E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2A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5C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67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F3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88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E9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88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6E76033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D8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8A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BA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1C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D7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31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09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</w:tr>
      <w:tr w:rsidR="00EF02EC" w:rsidRPr="00D942E9" w14:paraId="527EA4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45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D2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2A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08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93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62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86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</w:tr>
      <w:tr w:rsidR="00EF02EC" w:rsidRPr="00D942E9" w14:paraId="6C6DFFB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C9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B4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6D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AE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E5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70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3B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EF02EC" w:rsidRPr="00D942E9" w14:paraId="3A85329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F3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34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DF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F5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763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EA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59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</w:tr>
      <w:tr w:rsidR="00EF02EC" w:rsidRPr="00D942E9" w14:paraId="0E11048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BB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AB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8A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DF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15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07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82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</w:tr>
      <w:tr w:rsidR="00EF02EC" w:rsidRPr="00D942E9" w14:paraId="28CEC82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A3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AF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1B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34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51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79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2C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EF02EC" w:rsidRPr="00D942E9" w14:paraId="2044A62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03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AB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2A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D8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43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75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B0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46.79</w:t>
            </w:r>
          </w:p>
        </w:tc>
      </w:tr>
      <w:tr w:rsidR="00EF02EC" w:rsidRPr="00D942E9" w14:paraId="78DA54F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A3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84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C2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C5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1E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2E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F9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</w:tr>
      <w:tr w:rsidR="00EF02EC" w:rsidRPr="00D942E9" w14:paraId="063853A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C2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23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11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E7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A6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14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83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</w:tr>
      <w:tr w:rsidR="00EF02EC" w:rsidRPr="00D942E9" w14:paraId="6E440C1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A1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2E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9D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21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E6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EF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61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</w:tr>
      <w:tr w:rsidR="00EF02EC" w:rsidRPr="00D942E9" w14:paraId="4453C80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FB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8E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AF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53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07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97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12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</w:tr>
      <w:tr w:rsidR="00EF02EC" w:rsidRPr="00D942E9" w14:paraId="1ABB8F2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D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48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5B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0E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CE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00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EA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31.83</w:t>
            </w:r>
          </w:p>
        </w:tc>
      </w:tr>
      <w:tr w:rsidR="00EF02EC" w:rsidRPr="00D942E9" w14:paraId="20BA54E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7B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7D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57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18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20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B3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DF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28.61</w:t>
            </w:r>
          </w:p>
        </w:tc>
      </w:tr>
      <w:tr w:rsidR="00EF02EC" w:rsidRPr="00D942E9" w14:paraId="193954E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91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8B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41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36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97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DA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E2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</w:tr>
      <w:tr w:rsidR="00EF02EC" w:rsidRPr="00D942E9" w14:paraId="5C9BAAC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A6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4C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4B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14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41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6D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FE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EF02EC" w:rsidRPr="00D942E9" w14:paraId="46C0DBD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F9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8F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12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5B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D9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BD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C8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98.61</w:t>
            </w:r>
          </w:p>
        </w:tc>
      </w:tr>
      <w:tr w:rsidR="00EF02EC" w:rsidRPr="00D942E9" w14:paraId="49198A0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73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EA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A8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B9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F8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9B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28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958961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0E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A4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DC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7B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45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18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45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25BAEA9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77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A5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70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C4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70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D1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57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CBCDAD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1B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F7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6E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29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9D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3B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1D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</w:tr>
      <w:tr w:rsidR="00EF02EC" w:rsidRPr="00D942E9" w14:paraId="7A16737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D3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2F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74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6E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DA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80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62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</w:tr>
      <w:tr w:rsidR="00EF02EC" w:rsidRPr="00D942E9" w14:paraId="1718C1E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87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A4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43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58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98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55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2A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DCFF2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C2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B2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53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EA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0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EB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27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EF02EC" w:rsidRPr="00D942E9" w14:paraId="3C3654A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F8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F6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07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C8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88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C5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9B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97.15</w:t>
            </w:r>
          </w:p>
        </w:tc>
      </w:tr>
      <w:tr w:rsidR="00EF02EC" w:rsidRPr="00D942E9" w14:paraId="524758C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3A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2F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C8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85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60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E6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32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7AE84A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C5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E3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12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4B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67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BF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35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67.48</w:t>
            </w:r>
          </w:p>
        </w:tc>
      </w:tr>
      <w:tr w:rsidR="00EF02EC" w:rsidRPr="00D942E9" w14:paraId="262C52D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E3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B0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F4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06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16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95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48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</w:tr>
      <w:tr w:rsidR="00EF02EC" w:rsidRPr="00D942E9" w14:paraId="6A58D5B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E8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15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8C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CD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B9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8D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44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</w:tr>
      <w:tr w:rsidR="00EF02EC" w:rsidRPr="00D942E9" w14:paraId="6248FA0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BF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D7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31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1B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BE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82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CF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8.65</w:t>
            </w:r>
          </w:p>
        </w:tc>
      </w:tr>
      <w:tr w:rsidR="00EF02EC" w:rsidRPr="00D942E9" w14:paraId="6422DF6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FF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BE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DD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F6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03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B1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FD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43.09</w:t>
            </w:r>
          </w:p>
        </w:tc>
      </w:tr>
      <w:tr w:rsidR="00EF02EC" w:rsidRPr="00D942E9" w14:paraId="0A184AD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BD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47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96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C6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50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68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F4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</w:tr>
      <w:tr w:rsidR="00EF02EC" w:rsidRPr="00D942E9" w14:paraId="119184B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F7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3C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D2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3E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91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A0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D2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</w:tr>
      <w:tr w:rsidR="00EF02EC" w:rsidRPr="00D942E9" w14:paraId="234D65C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56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77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F2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25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5B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15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03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</w:tr>
      <w:tr w:rsidR="00EF02EC" w:rsidRPr="00D942E9" w14:paraId="3D3E7CD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8E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03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2A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C7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5A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FF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CD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10.69</w:t>
            </w:r>
          </w:p>
        </w:tc>
      </w:tr>
      <w:tr w:rsidR="00EF02EC" w:rsidRPr="00D942E9" w14:paraId="328548A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D9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FB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66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CC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95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FD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53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</w:tr>
      <w:tr w:rsidR="00EF02EC" w:rsidRPr="00D942E9" w14:paraId="4132FF1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E8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92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E8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23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41.813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D6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FD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320.409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06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4645.93</w:t>
            </w:r>
          </w:p>
        </w:tc>
      </w:tr>
      <w:tr w:rsidR="00EF02EC" w:rsidRPr="00D942E9" w14:paraId="5311338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3D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9C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73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CA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84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56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F4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47.89</w:t>
            </w:r>
          </w:p>
        </w:tc>
      </w:tr>
      <w:tr w:rsidR="00EF02EC" w:rsidRPr="00D942E9" w14:paraId="5B4AD10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3E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1F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3B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1A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F1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1D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21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</w:tr>
      <w:tr w:rsidR="00EF02EC" w:rsidRPr="00D942E9" w14:paraId="0813043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02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C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DA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D1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FE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30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67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</w:tr>
      <w:tr w:rsidR="00EF02EC" w:rsidRPr="00D942E9" w14:paraId="58416C7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76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D4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76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F1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03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EA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73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</w:tr>
      <w:tr w:rsidR="00EF02EC" w:rsidRPr="00D942E9" w14:paraId="415F88A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1E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90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CB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43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C7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EA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97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</w:tr>
      <w:tr w:rsidR="00EF02EC" w:rsidRPr="00D942E9" w14:paraId="25A8432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64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5E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C3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DD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C6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41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A6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</w:tr>
      <w:tr w:rsidR="00EF02EC" w:rsidRPr="00D942E9" w14:paraId="56205E0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35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10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2A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9B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FE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2E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54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</w:tr>
      <w:tr w:rsidR="00EF02EC" w:rsidRPr="00D942E9" w14:paraId="7A03580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B3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6E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74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E4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0E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64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22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EF02EC" w:rsidRPr="00D942E9" w14:paraId="4A354B4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7A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33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F5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05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F4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41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29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163.82</w:t>
            </w:r>
          </w:p>
        </w:tc>
      </w:tr>
      <w:tr w:rsidR="00EF02EC" w:rsidRPr="00D942E9" w14:paraId="61A6F4F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AA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89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CA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1F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17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23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7E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</w:tr>
      <w:tr w:rsidR="00EF02EC" w:rsidRPr="00D942E9" w14:paraId="17D9E41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74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AC7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14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84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5E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E8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C0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</w:tr>
      <w:tr w:rsidR="00EF02EC" w:rsidRPr="00D942E9" w14:paraId="6007BBE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02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A3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F1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DC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8F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FC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8F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</w:tr>
      <w:tr w:rsidR="00EF02EC" w:rsidRPr="00D942E9" w14:paraId="68C8A08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70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46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46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4D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A8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9F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15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</w:tr>
      <w:tr w:rsidR="00EF02EC" w:rsidRPr="00D942E9" w14:paraId="75314B3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FD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33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A9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9E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8A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319.488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01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E0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2.03</w:t>
            </w:r>
          </w:p>
        </w:tc>
      </w:tr>
      <w:tr w:rsidR="00EF02EC" w:rsidRPr="00D942E9" w14:paraId="1A3DC57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AC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34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00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0F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07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96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BD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45.69</w:t>
            </w:r>
          </w:p>
        </w:tc>
      </w:tr>
      <w:tr w:rsidR="00EF02EC" w:rsidRPr="00D942E9" w14:paraId="70FE1DB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33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80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64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2D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D3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95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9F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41.67</w:t>
            </w:r>
          </w:p>
        </w:tc>
      </w:tr>
      <w:tr w:rsidR="00EF02EC" w:rsidRPr="00D942E9" w14:paraId="12CF695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30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E1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2E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53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FB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D6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E2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28.54</w:t>
            </w:r>
          </w:p>
        </w:tc>
      </w:tr>
      <w:tr w:rsidR="00EF02EC" w:rsidRPr="00D942E9" w14:paraId="2B2B16B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3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7C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6B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65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241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A6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FB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</w:tr>
      <w:tr w:rsidR="00EF02EC" w:rsidRPr="00D942E9" w14:paraId="5208E57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65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5C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5D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EF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6F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3F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A8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24.89</w:t>
            </w:r>
          </w:p>
        </w:tc>
      </w:tr>
      <w:tr w:rsidR="00EF02EC" w:rsidRPr="00D942E9" w14:paraId="3DDF315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D3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13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5E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66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85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3B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21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</w:tr>
      <w:tr w:rsidR="00EF02EC" w:rsidRPr="00D942E9" w14:paraId="6EAEF22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C3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EF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D1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FD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21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31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FB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</w:tr>
      <w:tr w:rsidR="00EF02EC" w:rsidRPr="00D942E9" w14:paraId="7DF5038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60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78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76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D4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57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39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5B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404471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93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DC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60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09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08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95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89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</w:tr>
      <w:tr w:rsidR="00EF02EC" w:rsidRPr="00D942E9" w14:paraId="7C863AE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B0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1B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A6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CA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2A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24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99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EF02EC" w:rsidRPr="00D942E9" w14:paraId="4965BFA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B0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A6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13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2F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ED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2E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2F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</w:tr>
      <w:tr w:rsidR="00EF02EC" w:rsidRPr="00D942E9" w14:paraId="551AA96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6C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D7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65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F7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3C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D6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04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</w:tr>
      <w:tr w:rsidR="00EF02EC" w:rsidRPr="00D942E9" w14:paraId="07B72AA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1E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89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F6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53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4F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5A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2B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</w:tr>
      <w:tr w:rsidR="00EF02EC" w:rsidRPr="00D942E9" w14:paraId="28B998C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2D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2D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9E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B0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F0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8A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B5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</w:tr>
      <w:tr w:rsidR="00EF02EC" w:rsidRPr="00D942E9" w14:paraId="4F4771A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82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AB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AD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2D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96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D2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E5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</w:tr>
      <w:tr w:rsidR="00EF02EC" w:rsidRPr="00D942E9" w14:paraId="7AB6AE1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052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B7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3E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18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67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A4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D9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</w:tr>
      <w:tr w:rsidR="00EF02EC" w:rsidRPr="00D942E9" w14:paraId="03E873F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CF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8A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95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25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62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06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D0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</w:tr>
      <w:tr w:rsidR="00EF02EC" w:rsidRPr="00D942E9" w14:paraId="50B96DC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A6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BD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54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73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72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8B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2E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9.92</w:t>
            </w:r>
          </w:p>
        </w:tc>
      </w:tr>
      <w:tr w:rsidR="00EF02EC" w:rsidRPr="00D942E9" w14:paraId="384E82D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6C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91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A1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69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A3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19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A0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</w:tr>
      <w:tr w:rsidR="00EF02EC" w:rsidRPr="00D942E9" w14:paraId="279D23D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DD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D9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4B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90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C5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02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55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7AE46F4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D2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ED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1B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B1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BA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A3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DB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</w:tr>
      <w:tr w:rsidR="00EF02EC" w:rsidRPr="00D942E9" w14:paraId="5D38214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86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0E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9A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0E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FD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E3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E5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</w:tr>
      <w:tr w:rsidR="00EF02EC" w:rsidRPr="00D942E9" w14:paraId="712A501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35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67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10B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8A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C5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45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A3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</w:tr>
      <w:tr w:rsidR="00EF02EC" w:rsidRPr="00D942E9" w14:paraId="03C3B24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6F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7A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28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7C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51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82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48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</w:tr>
      <w:tr w:rsidR="00EF02EC" w:rsidRPr="00D942E9" w14:paraId="3040540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D3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D4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FF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AE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9A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E6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B9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33656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01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78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2A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E4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58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74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C3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36650FB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44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17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2E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A4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EB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24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B9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</w:tr>
      <w:tr w:rsidR="00EF02EC" w:rsidRPr="00D942E9" w14:paraId="5BECAD8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AC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6D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99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9B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0A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0C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36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</w:tr>
      <w:tr w:rsidR="00EF02EC" w:rsidRPr="00D942E9" w14:paraId="09A6D40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FE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51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E0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64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EE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A9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40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</w:tr>
      <w:tr w:rsidR="00EF02EC" w:rsidRPr="00D942E9" w14:paraId="2DF3032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4F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6E1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99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0D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84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BD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0D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</w:tr>
      <w:tr w:rsidR="00EF02EC" w:rsidRPr="00D942E9" w14:paraId="463CF19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2D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ПЕНКО МИНОВ ГЪЛЪБОВ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2F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CB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94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12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FD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09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12.03</w:t>
            </w:r>
          </w:p>
        </w:tc>
      </w:tr>
      <w:tr w:rsidR="00EF02EC" w:rsidRPr="00D942E9" w14:paraId="61A965A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B1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3D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BD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79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14.793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92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81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65.853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F7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954.86</w:t>
            </w:r>
          </w:p>
        </w:tc>
      </w:tr>
      <w:tr w:rsidR="00EF02EC" w:rsidRPr="00D942E9" w14:paraId="0BB2A28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08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EC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CC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84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AF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A3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52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</w:tr>
      <w:tr w:rsidR="00EF02EC" w:rsidRPr="00D942E9" w14:paraId="48D58A3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5B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CA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AA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2B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EB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B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9B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24.84</w:t>
            </w:r>
          </w:p>
        </w:tc>
      </w:tr>
      <w:tr w:rsidR="00EF02EC" w:rsidRPr="00D942E9" w14:paraId="407F2E2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07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47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0A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53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D2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C5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83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</w:tr>
      <w:tr w:rsidR="00EF02EC" w:rsidRPr="00D942E9" w14:paraId="3457072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C5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24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51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20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CA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25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51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</w:tr>
      <w:tr w:rsidR="00EF02EC" w:rsidRPr="00D942E9" w14:paraId="30236B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EB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1A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DE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54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6E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56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05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</w:tr>
      <w:tr w:rsidR="00EF02EC" w:rsidRPr="00D942E9" w14:paraId="07992E2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0B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57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4C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9F2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8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E9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74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</w:tr>
      <w:tr w:rsidR="00EF02EC" w:rsidRPr="00D942E9" w14:paraId="31B8FCC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F6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F0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40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55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D4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54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F6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</w:tr>
      <w:tr w:rsidR="00EF02EC" w:rsidRPr="00D942E9" w14:paraId="04BC904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16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B5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17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95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74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11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AF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</w:tr>
      <w:tr w:rsidR="00EF02EC" w:rsidRPr="00D942E9" w14:paraId="18727E3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F9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A5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3C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57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E2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3B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D8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</w:tr>
      <w:tr w:rsidR="00EF02EC" w:rsidRPr="00D942E9" w14:paraId="1D9C0C8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60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30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C9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02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49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01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0E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</w:tr>
      <w:tr w:rsidR="00EF02EC" w:rsidRPr="00D942E9" w14:paraId="68BA6C8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9C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08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B7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86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36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27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86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</w:tr>
      <w:tr w:rsidR="00EF02EC" w:rsidRPr="00D942E9" w14:paraId="4F9A359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4F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3C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D4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46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EE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45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FB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12.63</w:t>
            </w:r>
          </w:p>
        </w:tc>
      </w:tr>
      <w:tr w:rsidR="00EF02EC" w:rsidRPr="00D942E9" w14:paraId="1027266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F8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AA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99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DF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F4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B4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49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57CEC0E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81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93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9C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69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F5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E0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6B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</w:tr>
      <w:tr w:rsidR="00EF02EC" w:rsidRPr="00D942E9" w14:paraId="1F85716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76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52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6C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5C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67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D7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5C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</w:tr>
      <w:tr w:rsidR="00EF02EC" w:rsidRPr="00D942E9" w14:paraId="370592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7A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B5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8C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DC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19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BB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5E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42.76</w:t>
            </w:r>
          </w:p>
        </w:tc>
      </w:tr>
      <w:tr w:rsidR="00EF02EC" w:rsidRPr="00D942E9" w14:paraId="6B4802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07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14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F3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88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C8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9B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06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</w:tr>
      <w:tr w:rsidR="00EF02EC" w:rsidRPr="00D942E9" w14:paraId="62C23F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40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7A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28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1F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61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0B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6B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</w:tr>
      <w:tr w:rsidR="00EF02EC" w:rsidRPr="00D942E9" w14:paraId="27305A1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19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C5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D5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4C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54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F8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B4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</w:tr>
      <w:tr w:rsidR="00EF02EC" w:rsidRPr="00D942E9" w14:paraId="4EA4F2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E9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20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CB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6E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61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58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9F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</w:tr>
      <w:tr w:rsidR="00EF02EC" w:rsidRPr="00D942E9" w14:paraId="35E612D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29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FD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B8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E3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D2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A2C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493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51.41</w:t>
            </w:r>
          </w:p>
        </w:tc>
      </w:tr>
      <w:tr w:rsidR="00EF02EC" w:rsidRPr="00D942E9" w14:paraId="6074C28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3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33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AA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53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9F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49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E9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</w:tr>
      <w:tr w:rsidR="00EF02EC" w:rsidRPr="00D942E9" w14:paraId="14F643A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C2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06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F2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DC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A0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2C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DE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EF02EC" w:rsidRPr="00D942E9" w14:paraId="113D301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AFF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5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D7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22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0B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E6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A6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39.87</w:t>
            </w:r>
          </w:p>
        </w:tc>
      </w:tr>
      <w:tr w:rsidR="00EF02EC" w:rsidRPr="00D942E9" w14:paraId="0628DBD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9A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EF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B3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58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3B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214.155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90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4B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</w:tr>
      <w:tr w:rsidR="00EF02EC" w:rsidRPr="00D942E9" w14:paraId="0D4F619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E3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5C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53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5C0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E4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10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F9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</w:tr>
      <w:tr w:rsidR="00EF02EC" w:rsidRPr="00D942E9" w14:paraId="1290D6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B4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24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0A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DE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EA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53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62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</w:tr>
      <w:tr w:rsidR="00EF02EC" w:rsidRPr="00D942E9" w14:paraId="0E7676B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E7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20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B6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A4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FA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1F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99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</w:tr>
      <w:tr w:rsidR="00EF02EC" w:rsidRPr="00D942E9" w14:paraId="1D6C192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48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6A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00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CE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9F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FD6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EF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</w:tr>
      <w:tr w:rsidR="00EF02EC" w:rsidRPr="00D942E9" w14:paraId="59AC546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45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EE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90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15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E1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233.48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22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DCF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</w:tr>
      <w:tr w:rsidR="00EF02EC" w:rsidRPr="00D942E9" w14:paraId="5DA45AF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F1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70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A2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70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7E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5B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4E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</w:tr>
      <w:tr w:rsidR="00EF02EC" w:rsidRPr="00D942E9" w14:paraId="46E2B4B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8C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F1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7F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C5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70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6B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B6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35.00</w:t>
            </w:r>
          </w:p>
        </w:tc>
      </w:tr>
      <w:tr w:rsidR="00EF02EC" w:rsidRPr="00D942E9" w14:paraId="0D92017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A3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88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A8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14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4F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A0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AB6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</w:tr>
      <w:tr w:rsidR="00EF02EC" w:rsidRPr="00D942E9" w14:paraId="7704DF4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B9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CE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BB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39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D4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FF5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56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</w:tr>
      <w:tr w:rsidR="00EF02EC" w:rsidRPr="00D942E9" w14:paraId="044FA11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5DE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FA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9D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75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915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9D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60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</w:tr>
      <w:tr w:rsidR="00EF02EC" w:rsidRPr="00D942E9" w14:paraId="0529926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7C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A0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32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1D8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7F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AD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6D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</w:tr>
      <w:tr w:rsidR="00EF02EC" w:rsidRPr="00D942E9" w14:paraId="7630147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FB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54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A0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4D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53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6A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D4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</w:tr>
      <w:tr w:rsidR="00EF02EC" w:rsidRPr="00D942E9" w14:paraId="464093F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A9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90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85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6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4F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A8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1F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6.79</w:t>
            </w:r>
          </w:p>
        </w:tc>
      </w:tr>
      <w:tr w:rsidR="00EF02EC" w:rsidRPr="00D942E9" w14:paraId="4980804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1E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6E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07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B0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7C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AC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FB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</w:tr>
      <w:tr w:rsidR="00EF02EC" w:rsidRPr="00D942E9" w14:paraId="2CEB24C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E1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B1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6B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34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78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CC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ED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</w:tr>
      <w:tr w:rsidR="00EF02EC" w:rsidRPr="00D942E9" w14:paraId="3181C14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3E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2F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CA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F3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24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451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311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EF02EC" w:rsidRPr="00D942E9" w14:paraId="7B3A1B9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69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9E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B3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2C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E5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33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DD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</w:tr>
      <w:tr w:rsidR="00EF02EC" w:rsidRPr="00D942E9" w14:paraId="0D32597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42A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CF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D1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92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BC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7D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66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</w:tr>
      <w:tr w:rsidR="00EF02EC" w:rsidRPr="00D942E9" w14:paraId="6ECFB39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7E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5E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C3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B70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62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BC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FB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</w:tr>
      <w:tr w:rsidR="00EF02EC" w:rsidRPr="00D942E9" w14:paraId="7188566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43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2D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F6F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E3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799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60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11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EF02EC" w:rsidRPr="00D942E9" w14:paraId="1353FBF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87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DA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41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4A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AE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E7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2E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</w:tr>
      <w:tr w:rsidR="00EF02EC" w:rsidRPr="00D942E9" w14:paraId="3037A9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32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0C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29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51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5E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1A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B1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</w:tr>
      <w:tr w:rsidR="00EF02EC" w:rsidRPr="00D942E9" w14:paraId="1CA7229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90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20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AF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73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FE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E7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52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31.88</w:t>
            </w:r>
          </w:p>
        </w:tc>
      </w:tr>
      <w:tr w:rsidR="00EF02EC" w:rsidRPr="00D942E9" w14:paraId="61F044B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05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47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16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D2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19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77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82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</w:tr>
      <w:tr w:rsidR="00EF02EC" w:rsidRPr="00D942E9" w14:paraId="05C070F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CD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7A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EE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16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D0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16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8E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EF02EC" w:rsidRPr="00D942E9" w14:paraId="7518C97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8C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F3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AE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E1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AE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5C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3.908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08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</w:tr>
      <w:tr w:rsidR="00EF02EC" w:rsidRPr="00D942E9" w14:paraId="18EA7DF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6E4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C0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20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23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05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8F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6E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27.89</w:t>
            </w:r>
          </w:p>
        </w:tc>
      </w:tr>
      <w:tr w:rsidR="00EF02EC" w:rsidRPr="00D942E9" w14:paraId="66800D6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5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8B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95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CD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76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FF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54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</w:tr>
      <w:tr w:rsidR="00EF02EC" w:rsidRPr="00D942E9" w14:paraId="1AF457F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D1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A35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6D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23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64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77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E8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</w:tr>
      <w:tr w:rsidR="00EF02EC" w:rsidRPr="00D942E9" w14:paraId="21CDF5F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66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2A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40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94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87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81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C8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</w:tr>
      <w:tr w:rsidR="00EF02EC" w:rsidRPr="00D942E9" w14:paraId="2B084C3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67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CD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52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05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26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770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152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35.87</w:t>
            </w:r>
          </w:p>
        </w:tc>
      </w:tr>
      <w:tr w:rsidR="00EF02EC" w:rsidRPr="00D942E9" w14:paraId="1D0B60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DC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30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2F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A1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59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2F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32E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</w:tr>
      <w:tr w:rsidR="00EF02EC" w:rsidRPr="00D942E9" w14:paraId="25BB62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46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71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84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79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A5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AF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B6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EF02EC" w:rsidRPr="00D942E9" w14:paraId="7FAFD89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0A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38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7E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C9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EA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D9A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CB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</w:tr>
      <w:tr w:rsidR="00EF02EC" w:rsidRPr="00D942E9" w14:paraId="2B104CD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D0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E9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C0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CB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94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CE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67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EF02EC" w:rsidRPr="00D942E9" w14:paraId="776137E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AA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BA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913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1D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7F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FE9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AD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</w:tr>
      <w:tr w:rsidR="00EF02EC" w:rsidRPr="00D942E9" w14:paraId="44F9B1E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46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B9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A6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96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86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54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B2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</w:tr>
      <w:tr w:rsidR="00EF02EC" w:rsidRPr="00D942E9" w14:paraId="4ECC75A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59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76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FB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C6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50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49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3C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</w:tr>
      <w:tr w:rsidR="00EF02EC" w:rsidRPr="00D942E9" w14:paraId="6D35D8D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87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4D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AC4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F0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77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D0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EC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</w:tr>
      <w:tr w:rsidR="00EF02EC" w:rsidRPr="00D942E9" w14:paraId="72EC607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FC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54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EA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FE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23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23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D0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</w:tr>
      <w:tr w:rsidR="00EF02EC" w:rsidRPr="00D942E9" w14:paraId="092E915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66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23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C7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C2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8B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67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61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</w:tr>
      <w:tr w:rsidR="00EF02EC" w:rsidRPr="00D942E9" w14:paraId="45954D4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DD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B2A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B0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ED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93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06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41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</w:tr>
      <w:tr w:rsidR="00EF02EC" w:rsidRPr="00D942E9" w14:paraId="5A80CAD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4A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08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10ED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1A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7E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F36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6B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</w:tr>
      <w:tr w:rsidR="00EF02EC" w:rsidRPr="00D942E9" w14:paraId="7791259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88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32E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9B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323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04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97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69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</w:tr>
      <w:tr w:rsidR="00EF02EC" w:rsidRPr="00D942E9" w14:paraId="5C82020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A0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1E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16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A5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0E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E3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D56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18.83</w:t>
            </w:r>
          </w:p>
        </w:tc>
      </w:tr>
      <w:tr w:rsidR="00EF02EC" w:rsidRPr="00D942E9" w14:paraId="396EC98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DD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BD3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D0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BFD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82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01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8E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EF02EC" w:rsidRPr="00D942E9" w14:paraId="3228490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4A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F0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6A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91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E2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4A3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9F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10.94</w:t>
            </w:r>
          </w:p>
        </w:tc>
      </w:tr>
      <w:tr w:rsidR="00EF02EC" w:rsidRPr="00D942E9" w14:paraId="515929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DD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D5F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4E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A3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02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90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5F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</w:tr>
      <w:tr w:rsidR="00EF02EC" w:rsidRPr="00D942E9" w14:paraId="70562BE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87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E2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8D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65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B6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35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177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40.68</w:t>
            </w:r>
          </w:p>
        </w:tc>
      </w:tr>
      <w:tr w:rsidR="00EF02EC" w:rsidRPr="00D942E9" w14:paraId="396311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B6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48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95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C2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5CC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3C4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DD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EF02EC" w:rsidRPr="00D942E9" w14:paraId="341656F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67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41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07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B8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A6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AE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A0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</w:tr>
      <w:tr w:rsidR="00EF02EC" w:rsidRPr="00D942E9" w14:paraId="62946FB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AA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84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0D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04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953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1A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F0E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</w:tr>
      <w:tr w:rsidR="00EF02EC" w:rsidRPr="00D942E9" w14:paraId="193BCFF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96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94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A5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73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CE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13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07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</w:tr>
      <w:tr w:rsidR="00EF02EC" w:rsidRPr="00D942E9" w14:paraId="77ECAB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F2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5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058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E7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58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5C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B8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</w:tr>
      <w:tr w:rsidR="00EF02EC" w:rsidRPr="00D942E9" w14:paraId="79087D4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8E7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89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5E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C9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3F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3D2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0A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</w:tr>
      <w:tr w:rsidR="00EF02EC" w:rsidRPr="00D942E9" w14:paraId="07BBB0E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6F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FAF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C0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88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E9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77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0A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</w:tr>
      <w:tr w:rsidR="00EF02EC" w:rsidRPr="00D942E9" w14:paraId="693D867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51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EE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A7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82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E7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DC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0D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1DE6E85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FE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35D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5D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92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89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7C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BB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21.69</w:t>
            </w:r>
          </w:p>
        </w:tc>
      </w:tr>
      <w:tr w:rsidR="00EF02EC" w:rsidRPr="00D942E9" w14:paraId="488D399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13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561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33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28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7C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16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24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EF02EC" w:rsidRPr="00D942E9" w14:paraId="6562634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36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0C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F6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60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0B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17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ED8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</w:tr>
      <w:tr w:rsidR="00EF02EC" w:rsidRPr="00D942E9" w14:paraId="7B6B4E3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C13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1E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DAB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C6D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2C0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EC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63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</w:tr>
      <w:tr w:rsidR="00EF02EC" w:rsidRPr="00D942E9" w14:paraId="6344771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4D0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01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C8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90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45C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19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F3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EF02EC" w:rsidRPr="00D942E9" w14:paraId="61AD38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DC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02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DE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60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4D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E7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7B5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EF02EC" w:rsidRPr="00D942E9" w14:paraId="759DAA7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B6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48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B9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6B5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D15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414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4E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EF02EC" w:rsidRPr="00D942E9" w14:paraId="2B25FC0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67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08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FC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1F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CA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9A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748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</w:tr>
      <w:tr w:rsidR="00EF02EC" w:rsidRPr="00D942E9" w14:paraId="2EC9FB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74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2D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ECF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02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B2C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97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97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</w:tr>
      <w:tr w:rsidR="00EF02EC" w:rsidRPr="00D942E9" w14:paraId="04638DE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7F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A7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F8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1C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CB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3E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45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</w:tr>
      <w:tr w:rsidR="00EF02EC" w:rsidRPr="00D942E9" w14:paraId="167D610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07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FE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E50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C9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82E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AA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1D7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</w:tr>
      <w:tr w:rsidR="00EF02EC" w:rsidRPr="00D942E9" w14:paraId="7868EEF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F9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lastRenderedPageBreak/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79B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8C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B79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98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406.5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86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47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EF02EC" w:rsidRPr="00D942E9" w14:paraId="1191D25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430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BC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CF0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7F4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C0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FBB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D9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</w:tr>
      <w:tr w:rsidR="00EF02EC" w:rsidRPr="00D942E9" w14:paraId="417B9CD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E4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BD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FF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EA8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E9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C2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82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133.92</w:t>
            </w:r>
          </w:p>
        </w:tc>
      </w:tr>
      <w:tr w:rsidR="00EF02EC" w:rsidRPr="00D942E9" w14:paraId="0602638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09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96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3F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080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B9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E0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00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28.79</w:t>
            </w:r>
          </w:p>
        </w:tc>
      </w:tr>
      <w:tr w:rsidR="00EF02EC" w:rsidRPr="00D942E9" w14:paraId="1C837EE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4C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3F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1C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B6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CF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BC6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56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28.78</w:t>
            </w:r>
          </w:p>
        </w:tc>
      </w:tr>
      <w:tr w:rsidR="00EF02EC" w:rsidRPr="00D942E9" w14:paraId="3FDA276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6C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F5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0D2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4A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1B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92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B0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</w:tr>
      <w:tr w:rsidR="00EF02EC" w:rsidRPr="00D942E9" w14:paraId="4076380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28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1B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70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E4E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718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E1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BB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</w:tr>
      <w:tr w:rsidR="00EF02EC" w:rsidRPr="00D942E9" w14:paraId="1414A60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487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5C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B3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838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12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BE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24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12.63</w:t>
            </w:r>
          </w:p>
        </w:tc>
      </w:tr>
      <w:tr w:rsidR="00EF02EC" w:rsidRPr="00D942E9" w14:paraId="442EA8A2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96E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5B3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F61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AC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14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B3A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62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</w:tr>
      <w:tr w:rsidR="00EF02EC" w:rsidRPr="00D942E9" w14:paraId="59B2BF7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1D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52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5E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41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12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31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7AD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</w:tr>
      <w:tr w:rsidR="00EF02EC" w:rsidRPr="00D942E9" w14:paraId="1DF2E15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E13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E28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56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61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C8C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80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077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</w:tr>
      <w:tr w:rsidR="00EF02EC" w:rsidRPr="00D942E9" w14:paraId="2D17A04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B1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A8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7A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BD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11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2AD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40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44.62</w:t>
            </w:r>
          </w:p>
        </w:tc>
      </w:tr>
      <w:tr w:rsidR="00EF02EC" w:rsidRPr="00D942E9" w14:paraId="6C861F3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40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82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87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83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F02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36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CC9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</w:tr>
      <w:tr w:rsidR="00EF02EC" w:rsidRPr="00D942E9" w14:paraId="7C49B00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44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82A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388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450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B0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D6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40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</w:tr>
      <w:tr w:rsidR="00EF02EC" w:rsidRPr="00D942E9" w14:paraId="60D42BB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F8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3E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15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CC6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81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76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7A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</w:tr>
      <w:tr w:rsidR="00EF02EC" w:rsidRPr="00D942E9" w14:paraId="5ECE8C1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A9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19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1B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8A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359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230.23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E16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4C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</w:tr>
      <w:tr w:rsidR="00EF02EC" w:rsidRPr="00D942E9" w14:paraId="3A1372C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53A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E6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8A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455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83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4D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88D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2EC" w:rsidRPr="00D942E9" w14:paraId="45AEDE4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E7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7EF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E64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F0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CC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87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6.695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D10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97.08</w:t>
            </w:r>
          </w:p>
        </w:tc>
      </w:tr>
      <w:tr w:rsidR="00EF02EC" w:rsidRPr="00D942E9" w14:paraId="19F06E0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22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0AD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2F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86A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A7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FE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11B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</w:tr>
      <w:tr w:rsidR="00EF02EC" w:rsidRPr="00D942E9" w14:paraId="1553BF2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E75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D4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59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A2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A81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53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B4B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</w:tr>
      <w:tr w:rsidR="00EF02EC" w:rsidRPr="00D942E9" w14:paraId="18F2D4A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45E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CAF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A0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C9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9F4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89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DA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</w:tr>
      <w:tr w:rsidR="00EF02EC" w:rsidRPr="00D942E9" w14:paraId="4E92E79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59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D7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98ED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BDA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34F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A3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E94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</w:tr>
      <w:tr w:rsidR="00EF02EC" w:rsidRPr="00D942E9" w14:paraId="55A6596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EB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67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A1E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431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1A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38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C2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</w:tr>
      <w:tr w:rsidR="00EF02EC" w:rsidRPr="00D942E9" w14:paraId="773F5D2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E1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6E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79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8C6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52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D9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95F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</w:tr>
      <w:tr w:rsidR="00EF02EC" w:rsidRPr="00D942E9" w14:paraId="07C0ABA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925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EB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83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90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29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78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2E2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</w:tr>
      <w:tr w:rsidR="00EF02EC" w:rsidRPr="00D942E9" w14:paraId="1023C9D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FA9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386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D72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1BD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8F5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22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21B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10.87</w:t>
            </w:r>
          </w:p>
        </w:tc>
      </w:tr>
      <w:tr w:rsidR="00EF02EC" w:rsidRPr="00D942E9" w14:paraId="45E78C20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FE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BD7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364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3CA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D4B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3D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B3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</w:tr>
      <w:tr w:rsidR="00EF02EC" w:rsidRPr="00D942E9" w14:paraId="4E4FFA6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6E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A3F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796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08A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3E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63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36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</w:tr>
      <w:tr w:rsidR="00EF02EC" w:rsidRPr="00D942E9" w14:paraId="15DBC403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1D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201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27F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2A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F9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205.156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1F0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6E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</w:tr>
      <w:tr w:rsidR="00EF02EC" w:rsidRPr="00D942E9" w14:paraId="4038530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757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2F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34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C1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9B8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1C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27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</w:tr>
      <w:tr w:rsidR="00EF02EC" w:rsidRPr="00D942E9" w14:paraId="3CA39BD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64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E48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66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D96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BE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215.168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604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79E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28.99</w:t>
            </w:r>
          </w:p>
        </w:tc>
      </w:tr>
      <w:tr w:rsidR="00EF02EC" w:rsidRPr="00D942E9" w14:paraId="37D2F11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BC3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181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23B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C74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81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80D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2F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</w:tr>
      <w:tr w:rsidR="00EF02EC" w:rsidRPr="00D942E9" w14:paraId="2469098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BBC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9DC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D48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EE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CA5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155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B13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</w:tr>
      <w:tr w:rsidR="00EF02EC" w:rsidRPr="00D942E9" w14:paraId="64BE957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6FB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138E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5D1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633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03F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B8C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A40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</w:tr>
      <w:tr w:rsidR="00EF02EC" w:rsidRPr="00D942E9" w14:paraId="4592D73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0B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142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5F1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40D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1E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A1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9B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24.07</w:t>
            </w:r>
          </w:p>
        </w:tc>
      </w:tr>
      <w:tr w:rsidR="00EF02EC" w:rsidRPr="00D942E9" w14:paraId="56DFF15A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F85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9F0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D58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203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EAD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26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360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</w:tr>
      <w:tr w:rsidR="00EF02EC" w:rsidRPr="00D942E9" w14:paraId="31F839FC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EAE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83C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E1B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69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A2B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D3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1FC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EF02EC" w:rsidRPr="00D942E9" w14:paraId="10BA95C6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566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AA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A9B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1A7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D4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0B9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0C4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11.61</w:t>
            </w:r>
          </w:p>
        </w:tc>
      </w:tr>
      <w:tr w:rsidR="00EF02EC" w:rsidRPr="00D942E9" w14:paraId="12FBCD17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78B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D4C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8BC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B8C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549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49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D97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8.70</w:t>
            </w:r>
          </w:p>
        </w:tc>
      </w:tr>
      <w:tr w:rsidR="00EF02EC" w:rsidRPr="00D942E9" w14:paraId="1990EA24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B0B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242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5EF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9E3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BEC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E2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FFF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EF02EC" w:rsidRPr="00D942E9" w14:paraId="330F51CF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202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21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422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2F9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376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4C51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B59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</w:tr>
      <w:tr w:rsidR="00EF02EC" w:rsidRPr="00D942E9" w14:paraId="7B7E316B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307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1CE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6B1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FC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A4D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25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0B1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46.68</w:t>
            </w:r>
          </w:p>
        </w:tc>
      </w:tr>
      <w:tr w:rsidR="00EF02EC" w:rsidRPr="00D942E9" w14:paraId="71DBA15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D07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D245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A2F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C2E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604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526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B4E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</w:tr>
      <w:tr w:rsidR="00EF02EC" w:rsidRPr="00D942E9" w14:paraId="28FCAAA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BC9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681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15C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F120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18D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BD2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90B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</w:tr>
      <w:tr w:rsidR="00EF02EC" w:rsidRPr="00D942E9" w14:paraId="6817F3F1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AF2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F10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067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F8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5D5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758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880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</w:tr>
      <w:tr w:rsidR="00EF02EC" w:rsidRPr="00D942E9" w14:paraId="42EF8D89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486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82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CA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8EC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15A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971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04A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</w:tr>
      <w:tr w:rsidR="00EF02EC" w:rsidRPr="00D942E9" w14:paraId="33365CED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A21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97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7A9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34AB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40B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6A7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9F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</w:tr>
      <w:tr w:rsidR="00EF02EC" w:rsidRPr="00D942E9" w14:paraId="483D216E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7BFAC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FF9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9F4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C18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7A28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39E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556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</w:tr>
      <w:tr w:rsidR="00EF02EC" w:rsidRPr="00D942E9" w14:paraId="1E17E7B8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44A3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0C9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BB9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AB2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CC37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235.39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13AD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A872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</w:tr>
      <w:tr w:rsidR="00EF02EC" w:rsidRPr="00D942E9" w14:paraId="18944195" w14:textId="77777777" w:rsidTr="00EF02EC">
        <w:trPr>
          <w:cantSplit/>
          <w:trHeight w:val="227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31D9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078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B57E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739F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5.477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743A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AA44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208.557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BA56" w14:textId="77777777" w:rsidR="00EF02EC" w:rsidRPr="00D942E9" w:rsidRDefault="00EF02EC" w:rsidP="00654B7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b/>
                <w:bCs/>
                <w:sz w:val="18"/>
                <w:szCs w:val="18"/>
              </w:rPr>
              <w:t>3024.08</w:t>
            </w:r>
          </w:p>
        </w:tc>
      </w:tr>
    </w:tbl>
    <w:p w14:paraId="005F9481" w14:textId="77777777" w:rsidR="00EF02EC" w:rsidRDefault="00EF02EC" w:rsidP="00D57A2F">
      <w:pPr>
        <w:jc w:val="both"/>
        <w:rPr>
          <w:lang w:val="bg-BG"/>
        </w:rPr>
      </w:pPr>
    </w:p>
    <w:p w14:paraId="5049D92A" w14:textId="77777777" w:rsidR="00617A58" w:rsidRPr="00334F0E" w:rsidRDefault="00617A58" w:rsidP="004E6A06">
      <w:pPr>
        <w:jc w:val="center"/>
        <w:rPr>
          <w:b/>
          <w:sz w:val="18"/>
          <w:szCs w:val="18"/>
          <w:lang w:val="bg-BG"/>
        </w:rPr>
      </w:pPr>
    </w:p>
    <w:p w14:paraId="3C1CFFCB" w14:textId="77777777" w:rsidR="004114B6" w:rsidRDefault="004114B6" w:rsidP="00BB37D0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14:paraId="3F8DD8ED" w14:textId="77777777" w:rsidR="00D35D83" w:rsidRDefault="00D35D83" w:rsidP="00BB37D0">
      <w:pPr>
        <w:ind w:firstLine="720"/>
        <w:jc w:val="both"/>
        <w:textAlignment w:val="center"/>
        <w:rPr>
          <w:lang w:val="bg-BG"/>
        </w:rPr>
      </w:pPr>
    </w:p>
    <w:p w14:paraId="3FC7CF32" w14:textId="77777777" w:rsidR="00BB37D0" w:rsidRDefault="004114B6" w:rsidP="004114B6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14:paraId="6F64757F" w14:textId="77777777" w:rsidR="004114B6" w:rsidRDefault="00BB37D0" w:rsidP="00BB37D0">
      <w:pPr>
        <w:ind w:left="720"/>
        <w:jc w:val="both"/>
        <w:rPr>
          <w:b/>
          <w:lang w:val="ru-RU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14:paraId="7BFC7C26" w14:textId="77777777" w:rsidR="00D35D83" w:rsidRDefault="00D35D83" w:rsidP="00BB37D0">
      <w:pPr>
        <w:ind w:left="720"/>
        <w:jc w:val="both"/>
        <w:rPr>
          <w:lang w:val="bg-BG"/>
        </w:rPr>
      </w:pPr>
    </w:p>
    <w:p w14:paraId="2033B71E" w14:textId="77777777" w:rsidR="004114B6" w:rsidRDefault="004114B6" w:rsidP="00BB37D0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E72894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7B04B05E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lang w:val="bg-BG"/>
        </w:rPr>
        <w:t>с.</w:t>
      </w:r>
      <w:r w:rsidR="009B6755">
        <w:rPr>
          <w:lang w:val="bg-BG"/>
        </w:rPr>
        <w:t>Врачеш</w:t>
      </w:r>
      <w:proofErr w:type="spellEnd"/>
      <w:r w:rsidR="00316D26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Ботевград и да се публикува на интернет страниците на съответната община и Областна дирекция „Земеделие” – София област</w:t>
      </w:r>
    </w:p>
    <w:p w14:paraId="56211906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>Контрол по изпълнението на заповедта възлагам на началника на Общинска служба по земеделие - Ботевград</w:t>
      </w:r>
    </w:p>
    <w:p w14:paraId="4EC9E667" w14:textId="77777777" w:rsidR="004114B6" w:rsidRPr="000F6DCA" w:rsidRDefault="004114B6" w:rsidP="004114B6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3298D47C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14:paraId="2C1C756F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14:paraId="5AD1FBBD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14:paraId="44B36863" w14:textId="77777777" w:rsidR="004114B6" w:rsidRPr="00B93288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14:paraId="31B878EE" w14:textId="77777777" w:rsidR="00296C8F" w:rsidRDefault="00296C8F" w:rsidP="00753FF4">
      <w:pPr>
        <w:ind w:firstLine="709"/>
        <w:jc w:val="both"/>
        <w:rPr>
          <w:u w:val="single"/>
          <w:lang w:val="bg-BG"/>
        </w:rPr>
      </w:pPr>
    </w:p>
    <w:p w14:paraId="151EB5C9" w14:textId="77777777" w:rsidR="0090635A" w:rsidRDefault="0090635A" w:rsidP="0090635A">
      <w:pPr>
        <w:rPr>
          <w:b/>
          <w:lang w:val="bg-BG"/>
        </w:rPr>
      </w:pPr>
    </w:p>
    <w:p w14:paraId="2309E49E" w14:textId="77777777" w:rsidR="0090635A" w:rsidRDefault="0090635A" w:rsidP="0090635A">
      <w:pPr>
        <w:rPr>
          <w:b/>
          <w:lang w:val="bg-BG"/>
        </w:rPr>
      </w:pPr>
    </w:p>
    <w:p w14:paraId="2A067AE0" w14:textId="2E04F7AF" w:rsidR="0090635A" w:rsidRPr="008328AA" w:rsidRDefault="0090635A" w:rsidP="0090635A">
      <w:pPr>
        <w:rPr>
          <w:b/>
          <w:lang w:val="bg-BG"/>
        </w:rPr>
      </w:pPr>
      <w:r>
        <w:rPr>
          <w:b/>
          <w:lang w:val="bg-BG"/>
        </w:rPr>
        <w:t>ЕМИЛ МИШОВ</w:t>
      </w:r>
      <w:r w:rsidR="00EA6124">
        <w:rPr>
          <w:b/>
          <w:lang w:val="bg-BG"/>
        </w:rPr>
        <w:t xml:space="preserve">   /П/</w:t>
      </w:r>
      <w:bookmarkStart w:id="0" w:name="_GoBack"/>
      <w:bookmarkEnd w:id="0"/>
    </w:p>
    <w:p w14:paraId="55A4B3FF" w14:textId="77777777" w:rsidR="0090635A" w:rsidRPr="008328AA" w:rsidRDefault="0090635A" w:rsidP="0090635A">
      <w:pPr>
        <w:rPr>
          <w:i/>
          <w:lang w:val="ru-RU"/>
        </w:rPr>
      </w:pPr>
      <w:r w:rsidRPr="008328AA">
        <w:rPr>
          <w:i/>
          <w:lang w:val="bg-BG"/>
        </w:rPr>
        <w:t xml:space="preserve">Директор на </w:t>
      </w:r>
    </w:p>
    <w:p w14:paraId="2A9A2890" w14:textId="77777777" w:rsidR="0090635A" w:rsidRPr="008328AA" w:rsidRDefault="0090635A" w:rsidP="0090635A">
      <w:pPr>
        <w:rPr>
          <w:i/>
          <w:lang w:val="ru-RU"/>
        </w:rPr>
      </w:pPr>
      <w:r w:rsidRPr="008328AA">
        <w:rPr>
          <w:i/>
          <w:lang w:val="bg-BG"/>
        </w:rPr>
        <w:t xml:space="preserve">Областна дирекция „Земеделие” </w:t>
      </w:r>
    </w:p>
    <w:p w14:paraId="7712D781" w14:textId="77777777" w:rsidR="0090635A" w:rsidRPr="008328AA" w:rsidRDefault="0090635A" w:rsidP="0090635A">
      <w:pPr>
        <w:rPr>
          <w:i/>
          <w:lang w:val="bg-BG"/>
        </w:rPr>
      </w:pPr>
      <w:r w:rsidRPr="008328AA">
        <w:rPr>
          <w:i/>
          <w:lang w:val="bg-BG"/>
        </w:rPr>
        <w:t>София област</w:t>
      </w:r>
    </w:p>
    <w:p w14:paraId="28E25CBC" w14:textId="77777777" w:rsidR="0090635A" w:rsidRPr="008328AA" w:rsidRDefault="0090635A" w:rsidP="0090635A">
      <w:pPr>
        <w:rPr>
          <w:i/>
          <w:lang w:val="bg-BG"/>
        </w:rPr>
      </w:pPr>
    </w:p>
    <w:p w14:paraId="0F0C6F4B" w14:textId="77777777" w:rsidR="0090635A" w:rsidRPr="00FF295F" w:rsidRDefault="0090635A" w:rsidP="0090635A">
      <w:pPr>
        <w:rPr>
          <w:i/>
          <w:highlight w:val="yellow"/>
          <w:lang w:val="bg-BG"/>
        </w:rPr>
      </w:pPr>
    </w:p>
    <w:p w14:paraId="2942055B" w14:textId="77777777" w:rsidR="007F3883" w:rsidRDefault="007F3883" w:rsidP="00F06BC9">
      <w:pPr>
        <w:rPr>
          <w:i/>
          <w:lang w:val="bg-BG"/>
        </w:rPr>
      </w:pPr>
    </w:p>
    <w:sectPr w:rsidR="007F3883" w:rsidSect="00AA11D2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18" w:right="1134" w:bottom="1247" w:left="1276" w:header="720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466C4" w14:textId="77777777" w:rsidR="000D2207" w:rsidRDefault="000D2207">
      <w:r>
        <w:separator/>
      </w:r>
    </w:p>
  </w:endnote>
  <w:endnote w:type="continuationSeparator" w:id="0">
    <w:p w14:paraId="55855559" w14:textId="77777777" w:rsidR="000D2207" w:rsidRDefault="000D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D846A" w14:textId="77777777" w:rsidR="00E65D7E" w:rsidRDefault="00E65D7E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1DAF73" w14:textId="77777777" w:rsidR="00E65D7E" w:rsidRDefault="00E65D7E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FC110" w14:textId="0E0C92B7" w:rsidR="00E65D7E" w:rsidRPr="00713EC9" w:rsidRDefault="00E65D7E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EA6124">
      <w:rPr>
        <w:rStyle w:val="PageNumber"/>
        <w:noProof/>
        <w:sz w:val="18"/>
      </w:rPr>
      <w:t>19</w:t>
    </w:r>
    <w:r w:rsidRPr="00713EC9">
      <w:rPr>
        <w:rStyle w:val="PageNumber"/>
        <w:sz w:val="18"/>
      </w:rPr>
      <w:fldChar w:fldCharType="end"/>
    </w:r>
  </w:p>
  <w:p w14:paraId="174E72E8" w14:textId="77777777" w:rsidR="00E65D7E" w:rsidRPr="002639F4" w:rsidRDefault="00E65D7E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379AFDEE" w14:textId="77777777" w:rsidR="00E65D7E" w:rsidRPr="002639F4" w:rsidRDefault="00E65D7E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500C7085" w14:textId="77777777" w:rsidR="00E65D7E" w:rsidRPr="00835BBA" w:rsidRDefault="00E65D7E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4EA87" w14:textId="77777777" w:rsidR="00E65D7E" w:rsidRPr="00004F45" w:rsidRDefault="00E65D7E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4476069F" w14:textId="77777777" w:rsidR="00E65D7E" w:rsidRPr="00004F45" w:rsidRDefault="00E65D7E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6D9ED" w14:textId="77777777" w:rsidR="000D2207" w:rsidRDefault="000D2207">
      <w:r>
        <w:separator/>
      </w:r>
    </w:p>
  </w:footnote>
  <w:footnote w:type="continuationSeparator" w:id="0">
    <w:p w14:paraId="4CB8BDED" w14:textId="77777777" w:rsidR="000D2207" w:rsidRDefault="000D2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F00A0" w14:textId="047087C7" w:rsidR="00E65D7E" w:rsidRPr="005B69F7" w:rsidRDefault="00A209A6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16F24204" wp14:editId="3752F4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17FED2" w14:textId="185E633E" w:rsidR="00E65D7E" w:rsidRPr="005B69F7" w:rsidRDefault="00A209A6" w:rsidP="00B143B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6DB5C22" wp14:editId="593C99E5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6F282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    </w:pict>
        </mc:Fallback>
      </mc:AlternateContent>
    </w:r>
    <w:r w:rsidR="00B143B5">
      <w:rPr>
        <w:rFonts w:ascii="Helen Bg Condensed" w:hAnsi="Helen Bg Condensed"/>
        <w:spacing w:val="40"/>
        <w:sz w:val="30"/>
        <w:szCs w:val="30"/>
      </w:rPr>
      <w:t xml:space="preserve"> </w:t>
    </w:r>
    <w:r w:rsidR="00E65D7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1F97B281" w14:textId="77777777" w:rsidR="00E65D7E" w:rsidRPr="0023186B" w:rsidRDefault="00E65D7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19A7CE24" w14:textId="77777777" w:rsidR="00E65D7E" w:rsidRPr="00983B22" w:rsidRDefault="00E65D7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559BF54C" w14:textId="77777777" w:rsidR="00E65D7E" w:rsidRPr="00983B22" w:rsidRDefault="00E65D7E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67680"/>
    <w:rsid w:val="0007050A"/>
    <w:rsid w:val="0009344D"/>
    <w:rsid w:val="00094932"/>
    <w:rsid w:val="000A519D"/>
    <w:rsid w:val="000C2C0E"/>
    <w:rsid w:val="000C5047"/>
    <w:rsid w:val="000D2207"/>
    <w:rsid w:val="000E2804"/>
    <w:rsid w:val="000E46A8"/>
    <w:rsid w:val="000E6B4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B2843"/>
    <w:rsid w:val="001B4BA5"/>
    <w:rsid w:val="001E18E8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725F6"/>
    <w:rsid w:val="002807DA"/>
    <w:rsid w:val="00291BDD"/>
    <w:rsid w:val="00296C8F"/>
    <w:rsid w:val="002A10AF"/>
    <w:rsid w:val="002C5874"/>
    <w:rsid w:val="002D3AFE"/>
    <w:rsid w:val="002D3B8A"/>
    <w:rsid w:val="002E25EF"/>
    <w:rsid w:val="002E2A64"/>
    <w:rsid w:val="002E37B1"/>
    <w:rsid w:val="002F2872"/>
    <w:rsid w:val="003015D9"/>
    <w:rsid w:val="003140CD"/>
    <w:rsid w:val="00316D26"/>
    <w:rsid w:val="00325630"/>
    <w:rsid w:val="0033321F"/>
    <w:rsid w:val="00334F0E"/>
    <w:rsid w:val="003361C6"/>
    <w:rsid w:val="00340931"/>
    <w:rsid w:val="00343C03"/>
    <w:rsid w:val="00345A2F"/>
    <w:rsid w:val="0035293A"/>
    <w:rsid w:val="00352944"/>
    <w:rsid w:val="00355EDA"/>
    <w:rsid w:val="0035766D"/>
    <w:rsid w:val="003601F1"/>
    <w:rsid w:val="00380BBF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4807"/>
    <w:rsid w:val="003E7141"/>
    <w:rsid w:val="003F12AE"/>
    <w:rsid w:val="00401145"/>
    <w:rsid w:val="0040496B"/>
    <w:rsid w:val="004114B6"/>
    <w:rsid w:val="00430352"/>
    <w:rsid w:val="0043766A"/>
    <w:rsid w:val="00443D11"/>
    <w:rsid w:val="00446795"/>
    <w:rsid w:val="004520BA"/>
    <w:rsid w:val="00454CDE"/>
    <w:rsid w:val="00463733"/>
    <w:rsid w:val="00463C1A"/>
    <w:rsid w:val="00471AF4"/>
    <w:rsid w:val="004824A9"/>
    <w:rsid w:val="00494855"/>
    <w:rsid w:val="00496975"/>
    <w:rsid w:val="004A35CC"/>
    <w:rsid w:val="004B10BF"/>
    <w:rsid w:val="004C3144"/>
    <w:rsid w:val="004C4B62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1B77"/>
    <w:rsid w:val="00533524"/>
    <w:rsid w:val="00535D58"/>
    <w:rsid w:val="00544517"/>
    <w:rsid w:val="005455E5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AF1"/>
    <w:rsid w:val="005B154A"/>
    <w:rsid w:val="005B2632"/>
    <w:rsid w:val="005B4D1B"/>
    <w:rsid w:val="005B69F7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5C6"/>
    <w:rsid w:val="00671B3F"/>
    <w:rsid w:val="006727E9"/>
    <w:rsid w:val="00683AE6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0109"/>
    <w:rsid w:val="00762DA8"/>
    <w:rsid w:val="00781F58"/>
    <w:rsid w:val="00785809"/>
    <w:rsid w:val="00787497"/>
    <w:rsid w:val="007947AE"/>
    <w:rsid w:val="007964C9"/>
    <w:rsid w:val="0079693C"/>
    <w:rsid w:val="007A06D3"/>
    <w:rsid w:val="007A6290"/>
    <w:rsid w:val="007B4B8A"/>
    <w:rsid w:val="007C2456"/>
    <w:rsid w:val="007D05C7"/>
    <w:rsid w:val="007D07CD"/>
    <w:rsid w:val="007D6450"/>
    <w:rsid w:val="007E1E8A"/>
    <w:rsid w:val="007F3883"/>
    <w:rsid w:val="00800337"/>
    <w:rsid w:val="0080526F"/>
    <w:rsid w:val="00810556"/>
    <w:rsid w:val="00813E21"/>
    <w:rsid w:val="00815403"/>
    <w:rsid w:val="00822F7A"/>
    <w:rsid w:val="00823FF9"/>
    <w:rsid w:val="008318FA"/>
    <w:rsid w:val="008324AB"/>
    <w:rsid w:val="00835BBA"/>
    <w:rsid w:val="0085348A"/>
    <w:rsid w:val="00854853"/>
    <w:rsid w:val="0086367E"/>
    <w:rsid w:val="00871654"/>
    <w:rsid w:val="00871D37"/>
    <w:rsid w:val="00873AE7"/>
    <w:rsid w:val="00883AE2"/>
    <w:rsid w:val="00890060"/>
    <w:rsid w:val="00893776"/>
    <w:rsid w:val="008A1BBB"/>
    <w:rsid w:val="008A25C1"/>
    <w:rsid w:val="008A57E9"/>
    <w:rsid w:val="008B0206"/>
    <w:rsid w:val="008B1300"/>
    <w:rsid w:val="008D2703"/>
    <w:rsid w:val="008E0E45"/>
    <w:rsid w:val="008E6F2C"/>
    <w:rsid w:val="008E742A"/>
    <w:rsid w:val="008F3A6E"/>
    <w:rsid w:val="009023B0"/>
    <w:rsid w:val="0090635A"/>
    <w:rsid w:val="0091297E"/>
    <w:rsid w:val="00931B42"/>
    <w:rsid w:val="00936425"/>
    <w:rsid w:val="00937D51"/>
    <w:rsid w:val="00945150"/>
    <w:rsid w:val="00946D85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A5479"/>
    <w:rsid w:val="009B3FDB"/>
    <w:rsid w:val="009B57C3"/>
    <w:rsid w:val="009B6755"/>
    <w:rsid w:val="009C64B2"/>
    <w:rsid w:val="009D555E"/>
    <w:rsid w:val="009E7D8E"/>
    <w:rsid w:val="009F2A96"/>
    <w:rsid w:val="00A11E8E"/>
    <w:rsid w:val="00A144F4"/>
    <w:rsid w:val="00A15B2B"/>
    <w:rsid w:val="00A209A6"/>
    <w:rsid w:val="00A22FCE"/>
    <w:rsid w:val="00A23BFD"/>
    <w:rsid w:val="00A2419F"/>
    <w:rsid w:val="00A36C2A"/>
    <w:rsid w:val="00A56EBD"/>
    <w:rsid w:val="00A60928"/>
    <w:rsid w:val="00A637F3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A11D2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0617C"/>
    <w:rsid w:val="00B143B5"/>
    <w:rsid w:val="00B14BA2"/>
    <w:rsid w:val="00B54180"/>
    <w:rsid w:val="00B65B7A"/>
    <w:rsid w:val="00B71426"/>
    <w:rsid w:val="00B92A9C"/>
    <w:rsid w:val="00B93288"/>
    <w:rsid w:val="00B97B20"/>
    <w:rsid w:val="00BA5128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23B52"/>
    <w:rsid w:val="00C34BD9"/>
    <w:rsid w:val="00C34FAA"/>
    <w:rsid w:val="00C35665"/>
    <w:rsid w:val="00C37346"/>
    <w:rsid w:val="00C41B72"/>
    <w:rsid w:val="00C473A4"/>
    <w:rsid w:val="00C624E9"/>
    <w:rsid w:val="00C84C39"/>
    <w:rsid w:val="00CA17DF"/>
    <w:rsid w:val="00CA3258"/>
    <w:rsid w:val="00CA41E3"/>
    <w:rsid w:val="00CA7A14"/>
    <w:rsid w:val="00CC671B"/>
    <w:rsid w:val="00CD13B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4861"/>
    <w:rsid w:val="00D259F5"/>
    <w:rsid w:val="00D30D14"/>
    <w:rsid w:val="00D35D83"/>
    <w:rsid w:val="00D450FA"/>
    <w:rsid w:val="00D47A66"/>
    <w:rsid w:val="00D514F6"/>
    <w:rsid w:val="00D57A2F"/>
    <w:rsid w:val="00D61AE4"/>
    <w:rsid w:val="00D71A31"/>
    <w:rsid w:val="00D742E5"/>
    <w:rsid w:val="00D7472F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E033AB"/>
    <w:rsid w:val="00E0687D"/>
    <w:rsid w:val="00E14211"/>
    <w:rsid w:val="00E14AEE"/>
    <w:rsid w:val="00E237A5"/>
    <w:rsid w:val="00E276F4"/>
    <w:rsid w:val="00E52E11"/>
    <w:rsid w:val="00E5612F"/>
    <w:rsid w:val="00E5627C"/>
    <w:rsid w:val="00E61682"/>
    <w:rsid w:val="00E6220A"/>
    <w:rsid w:val="00E65D7E"/>
    <w:rsid w:val="00E71875"/>
    <w:rsid w:val="00E71BA4"/>
    <w:rsid w:val="00E72894"/>
    <w:rsid w:val="00E7445E"/>
    <w:rsid w:val="00E76BF6"/>
    <w:rsid w:val="00EA3B1F"/>
    <w:rsid w:val="00EA6124"/>
    <w:rsid w:val="00EA778C"/>
    <w:rsid w:val="00EB4DB7"/>
    <w:rsid w:val="00EB63E3"/>
    <w:rsid w:val="00EB71C5"/>
    <w:rsid w:val="00EE1A25"/>
    <w:rsid w:val="00EE2FF9"/>
    <w:rsid w:val="00EF02EC"/>
    <w:rsid w:val="00EF61F2"/>
    <w:rsid w:val="00F06BC9"/>
    <w:rsid w:val="00F377D5"/>
    <w:rsid w:val="00F37E58"/>
    <w:rsid w:val="00F63931"/>
    <w:rsid w:val="00F670A1"/>
    <w:rsid w:val="00F72CF1"/>
    <w:rsid w:val="00F74894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74C602CC"/>
  <w15:chartTrackingRefBased/>
  <w15:docId w15:val="{B7670368-269A-4988-924D-59C315DB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numbering" w:customStyle="1" w:styleId="1">
    <w:name w:val="Без списък1"/>
    <w:next w:val="ListNo"/>
    <w:uiPriority w:val="99"/>
    <w:semiHidden/>
    <w:unhideWhenUsed/>
    <w:rsid w:val="00E65D7E"/>
  </w:style>
  <w:style w:type="character" w:customStyle="1" w:styleId="HeaderChar">
    <w:name w:val="Header Char"/>
    <w:link w:val="Header"/>
    <w:uiPriority w:val="99"/>
    <w:rsid w:val="00E65D7E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E65D7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19</Pages>
  <Words>8047</Words>
  <Characters>45874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2021-12-14T11:22:00Z</cp:lastPrinted>
  <dcterms:created xsi:type="dcterms:W3CDTF">2021-12-15T13:45:00Z</dcterms:created>
  <dcterms:modified xsi:type="dcterms:W3CDTF">2021-12-15T13:46:00Z</dcterms:modified>
</cp:coreProperties>
</file>